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86C2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0467F686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0A6F0864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0E7AEB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2FF539A0" w14:textId="1CCBA80C" w:rsidR="00A674A1" w:rsidRPr="000E7AEB" w:rsidRDefault="0077665F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6DB06C1D" w14:textId="5D4E53C0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B17B90" w:rsidRPr="000E7AE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E353BD5" w14:textId="53D58A55" w:rsidR="00CF45E4" w:rsidRPr="000E7AEB" w:rsidRDefault="00CF45E4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457F297" w14:textId="77777777" w:rsidR="000E48F0" w:rsidRDefault="00A674A1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9569A26" w14:textId="77777777" w:rsidR="000E48F0" w:rsidRPr="000E7AEB" w:rsidRDefault="000E48F0" w:rsidP="000E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E8C1B3B" w14:textId="77777777" w:rsidR="00A674A1" w:rsidRPr="000E7AEB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28914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4467F1B5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3F692364" w14:textId="74C1A871" w:rsidR="00982385" w:rsidRPr="000E7AE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22"/>
          <w:szCs w:val="22"/>
        </w:rPr>
        <w:br w:type="page"/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5931FC" w:rsidRPr="000E7AE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0E7AE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0E7AE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338BE588" w:rsidR="00982385" w:rsidRPr="000E7AE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0E7AEB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0E7AE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0E7AEB">
        <w:rPr>
          <w:rFonts w:asciiTheme="majorBidi" w:hAnsiTheme="majorBidi" w:cstheme="majorBidi"/>
          <w:sz w:val="30"/>
          <w:szCs w:val="30"/>
          <w:cs/>
        </w:rPr>
        <w:t>คณะ</w:t>
      </w:r>
      <w:r w:rsidRPr="000E7AE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E7AE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7FA8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940A3A">
        <w:rPr>
          <w:rFonts w:asciiTheme="majorBidi" w:hAnsiTheme="majorBidi" w:cstheme="majorBidi"/>
          <w:sz w:val="30"/>
          <w:szCs w:val="30"/>
        </w:rPr>
        <w:t>7</w:t>
      </w:r>
      <w:r w:rsidR="006D7B12" w:rsidRPr="000E7AE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C1AF1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6D7B12" w:rsidRPr="000E7AEB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</w:p>
    <w:p w14:paraId="300B8C95" w14:textId="77777777" w:rsidR="00C31E08" w:rsidRPr="000E7AE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0E7AEB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0E7AE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0E7AEB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0CA494DC" w:rsidR="009C7481" w:rsidRPr="000E7AEB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0E7AEB">
        <w:rPr>
          <w:rFonts w:asciiTheme="majorBidi" w:hAnsiTheme="majorBidi" w:cstheme="majorBidi"/>
          <w:sz w:val="30"/>
          <w:szCs w:val="30"/>
          <w:cs/>
        </w:rPr>
        <w:br/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0E7AEB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0E7AEB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0E7AE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</w:p>
    <w:p w14:paraId="406EBDC4" w14:textId="7372D993" w:rsidR="00C904F0" w:rsidRPr="000E7AEB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1BE4F57D" w:rsidR="005F0C7C" w:rsidRPr="000E7AEB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0E7AE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AEB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bCs/>
          <w:sz w:val="30"/>
          <w:szCs w:val="30"/>
        </w:rPr>
        <w:t>7</w:t>
      </w:r>
    </w:p>
    <w:p w14:paraId="77E69D31" w14:textId="77777777" w:rsidR="00024D7C" w:rsidRPr="000E7AE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0E7AEB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0E7AEB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D114C6D" w:rsidR="00773B1F" w:rsidRPr="000E7AEB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0E7AEB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786A9F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7</w:t>
      </w:r>
    </w:p>
    <w:p w14:paraId="68D871D1" w14:textId="77777777" w:rsidR="006E0308" w:rsidRPr="000E7AEB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0E7AEB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0E7AEB" w:rsidRDefault="00DD6EBA">
      <w:r w:rsidRPr="000E7AEB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9C1AF1" w:rsidRPr="00530B28" w14:paraId="7564A1A7" w14:textId="77777777" w:rsidTr="004E1444">
        <w:trPr>
          <w:tblHeader/>
        </w:trPr>
        <w:tc>
          <w:tcPr>
            <w:tcW w:w="2279" w:type="pct"/>
          </w:tcPr>
          <w:p w14:paraId="4AD56B41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78806CC9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1DA427E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D35D621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AF1" w:rsidRPr="00530B28" w14:paraId="3C2F805F" w14:textId="77777777" w:rsidTr="004E1444">
        <w:trPr>
          <w:tblHeader/>
        </w:trPr>
        <w:tc>
          <w:tcPr>
            <w:tcW w:w="2279" w:type="pct"/>
          </w:tcPr>
          <w:p w14:paraId="309A7290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3029D18F" w14:textId="6E948D31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9" w:type="pct"/>
          </w:tcPr>
          <w:p w14:paraId="4F592D38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28A81E" w14:textId="00AD4764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28" w:type="pct"/>
          </w:tcPr>
          <w:p w14:paraId="51C65A85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B6F11" w14:textId="362D9562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45" w:type="pct"/>
          </w:tcPr>
          <w:p w14:paraId="1D30B559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A9C676" w14:textId="17638583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2567</w:t>
            </w:r>
          </w:p>
        </w:tc>
      </w:tr>
      <w:tr w:rsidR="009C1AF1" w:rsidRPr="00530B28" w14:paraId="147B5F4C" w14:textId="77777777">
        <w:trPr>
          <w:tblHeader/>
        </w:trPr>
        <w:tc>
          <w:tcPr>
            <w:tcW w:w="2279" w:type="pct"/>
          </w:tcPr>
          <w:p w14:paraId="055C9EBF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4D42BDE2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AF1" w:rsidRPr="00530B28" w14:paraId="63232FE4" w14:textId="77777777">
        <w:tc>
          <w:tcPr>
            <w:tcW w:w="2279" w:type="pct"/>
          </w:tcPr>
          <w:p w14:paraId="5C039211" w14:textId="77777777" w:rsidR="009C1AF1" w:rsidRPr="00530B28" w:rsidRDefault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0077D81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6683DA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DCE856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AC9F02D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0FCC62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20A3DE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3B5471" w14:textId="77777777" w:rsidR="009C1AF1" w:rsidRPr="00530B28" w:rsidRDefault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530B28" w14:paraId="13882406" w14:textId="77777777" w:rsidTr="004E1444">
        <w:tc>
          <w:tcPr>
            <w:tcW w:w="2279" w:type="pct"/>
          </w:tcPr>
          <w:p w14:paraId="57F12A8C" w14:textId="77777777" w:rsidR="009C1AF1" w:rsidRPr="00530B28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59FA2C34" w14:textId="6FB5F9A6" w:rsidR="009C1AF1" w:rsidRPr="00530B28" w:rsidRDefault="00EA5A89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D7E9D95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703D0A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5E26F4A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D44EBD" w14:textId="639258B2" w:rsidR="009C1AF1" w:rsidRPr="00530B28" w:rsidRDefault="002D2B6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2D2B6C">
              <w:rPr>
                <w:rFonts w:ascii="Angsana New" w:hAnsi="Angsana New" w:cs="Angsana New"/>
                <w:sz w:val="30"/>
                <w:szCs w:val="30"/>
              </w:rPr>
              <w:t>69,902</w:t>
            </w:r>
          </w:p>
        </w:tc>
        <w:tc>
          <w:tcPr>
            <w:tcW w:w="145" w:type="pct"/>
          </w:tcPr>
          <w:p w14:paraId="5DDD6EDE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F31C0F" w14:textId="551B6AEB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320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</w:p>
        </w:tc>
      </w:tr>
      <w:tr w:rsidR="009C1AF1" w:rsidRPr="00530B28" w14:paraId="5B4376BA" w14:textId="77777777">
        <w:tc>
          <w:tcPr>
            <w:tcW w:w="2279" w:type="pct"/>
          </w:tcPr>
          <w:p w14:paraId="68DAB2F9" w14:textId="77777777" w:rsidR="009C1AF1" w:rsidRPr="00530B28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2910EE86" w14:textId="3337427A" w:rsidR="009C1AF1" w:rsidRPr="00530B28" w:rsidRDefault="00EA5A89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9B4C05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5C01E48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656680D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BE2A7E5" w14:textId="390C772A" w:rsidR="009C1AF1" w:rsidRPr="00530B28" w:rsidRDefault="002D2B6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2B6C">
              <w:rPr>
                <w:rFonts w:ascii="Angsana New" w:hAnsi="Angsana New" w:cs="Angsana New"/>
                <w:sz w:val="30"/>
                <w:szCs w:val="30"/>
              </w:rPr>
              <w:t>3,13</w:t>
            </w:r>
            <w:r w:rsidR="00F5559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14FC89E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D039B9" w14:textId="46D5EDE3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149</w:t>
            </w:r>
          </w:p>
        </w:tc>
      </w:tr>
      <w:tr w:rsidR="009C1AF1" w:rsidRPr="00530B28" w14:paraId="72E40A4F" w14:textId="77777777">
        <w:tc>
          <w:tcPr>
            <w:tcW w:w="2279" w:type="pct"/>
          </w:tcPr>
          <w:p w14:paraId="462E959C" w14:textId="77777777" w:rsidR="009C1AF1" w:rsidRPr="00530B28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042E6BED" w14:textId="69FE1A5C" w:rsidR="009C1AF1" w:rsidRPr="00530B28" w:rsidRDefault="00EA5A89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EF05F1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3C3B3CA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5D4F992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676F775" w14:textId="6224DF0F" w:rsidR="009C1AF1" w:rsidRPr="00530B28" w:rsidRDefault="00FA59B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59BC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45" w:type="pct"/>
          </w:tcPr>
          <w:p w14:paraId="2D001DCB" w14:textId="7777777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83C9DD" w14:textId="5364A197" w:rsidR="009C1AF1" w:rsidRPr="00530B28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632</w:t>
            </w:r>
          </w:p>
        </w:tc>
      </w:tr>
      <w:tr w:rsidR="0048310C" w:rsidRPr="00530B28" w14:paraId="297B6450" w14:textId="77777777">
        <w:tc>
          <w:tcPr>
            <w:tcW w:w="2279" w:type="pct"/>
          </w:tcPr>
          <w:p w14:paraId="5A913D18" w14:textId="60541D3C" w:rsidR="0048310C" w:rsidRPr="00530B28" w:rsidRDefault="0048310C" w:rsidP="0048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79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81" w:type="pct"/>
          </w:tcPr>
          <w:p w14:paraId="10E1B676" w14:textId="222000B1" w:rsidR="0048310C" w:rsidRPr="00530B28" w:rsidRDefault="00EA5A89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218032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63FC1E7" w14:textId="0E21C048" w:rsidR="0048310C" w:rsidRPr="00530B28" w:rsidRDefault="00212654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FE762F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B08DCEA" w14:textId="536ABAB2" w:rsidR="0048310C" w:rsidRPr="00530B28" w:rsidRDefault="00FA59B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59BC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3E0FCFF4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FA9A066" w14:textId="39D65BA4" w:rsidR="0048310C" w:rsidRPr="00530B28" w:rsidRDefault="00EB0E21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310C" w:rsidRPr="00530B28" w14:paraId="08A513B3" w14:textId="77777777" w:rsidTr="004E1444">
        <w:tc>
          <w:tcPr>
            <w:tcW w:w="2279" w:type="pct"/>
          </w:tcPr>
          <w:p w14:paraId="316C6F9D" w14:textId="77777777" w:rsidR="0048310C" w:rsidRPr="00530B28" w:rsidRDefault="0048310C" w:rsidP="0048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280297B4" w14:textId="40C74B89" w:rsidR="0048310C" w:rsidRPr="00530B28" w:rsidRDefault="00EA5A89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829AAD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B74A0DC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4BF2BD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0ABF5D5" w14:textId="01608AB5" w:rsidR="0048310C" w:rsidRPr="00530B28" w:rsidRDefault="00EA5A89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02B68F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225F0B" w14:textId="20426B1D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</w:p>
        </w:tc>
      </w:tr>
      <w:tr w:rsidR="0048310C" w:rsidRPr="00530B28" w14:paraId="26CD51EB" w14:textId="77777777" w:rsidTr="004E1444">
        <w:tc>
          <w:tcPr>
            <w:tcW w:w="2279" w:type="pct"/>
          </w:tcPr>
          <w:p w14:paraId="3FF16051" w14:textId="77777777" w:rsidR="0048310C" w:rsidRPr="00530B28" w:rsidRDefault="0048310C" w:rsidP="0048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A08D64C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011F767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C4D036F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898B11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A911E6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206ED0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47D543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10C" w:rsidRPr="00530B28" w14:paraId="6ADC34F4" w14:textId="77777777">
        <w:tc>
          <w:tcPr>
            <w:tcW w:w="2279" w:type="pct"/>
          </w:tcPr>
          <w:p w14:paraId="2DCC7166" w14:textId="77777777" w:rsidR="0048310C" w:rsidRPr="00530B28" w:rsidRDefault="0048310C" w:rsidP="0048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17272568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D2C7F8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4E4FFB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F5F36AF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C1C400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88E11C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30AFFC" w14:textId="77777777" w:rsidR="0048310C" w:rsidRPr="00530B28" w:rsidRDefault="0048310C" w:rsidP="00483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2BA4" w:rsidRPr="00530B28" w14:paraId="584D22F0" w14:textId="77777777">
        <w:tc>
          <w:tcPr>
            <w:tcW w:w="2279" w:type="pct"/>
          </w:tcPr>
          <w:p w14:paraId="1CE86FC0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C13DD03" w14:textId="46CFFBF8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C4C98">
              <w:rPr>
                <w:rFonts w:ascii="Angsana New" w:hAnsi="Angsana New" w:cs="Angsana New"/>
                <w:sz w:val="30"/>
                <w:szCs w:val="30"/>
              </w:rPr>
              <w:t>913,836</w:t>
            </w:r>
          </w:p>
        </w:tc>
        <w:tc>
          <w:tcPr>
            <w:tcW w:w="129" w:type="pct"/>
          </w:tcPr>
          <w:p w14:paraId="411281C6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095FEB" w14:textId="37234112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983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  <w:tc>
          <w:tcPr>
            <w:tcW w:w="128" w:type="pct"/>
          </w:tcPr>
          <w:p w14:paraId="48B1B62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A5D2B4" w14:textId="718A9A9A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4C4C98">
              <w:rPr>
                <w:rFonts w:ascii="Angsana New" w:hAnsi="Angsana New" w:cs="Angsana New"/>
                <w:sz w:val="30"/>
                <w:szCs w:val="30"/>
              </w:rPr>
              <w:t>913,836</w:t>
            </w:r>
          </w:p>
        </w:tc>
        <w:tc>
          <w:tcPr>
            <w:tcW w:w="145" w:type="pct"/>
          </w:tcPr>
          <w:p w14:paraId="489129B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3FB3C83" w14:textId="1E4D5293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983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</w:tr>
      <w:tr w:rsidR="00AE2BA4" w:rsidRPr="00530B28" w14:paraId="195B89DD" w14:textId="77777777">
        <w:tc>
          <w:tcPr>
            <w:tcW w:w="2279" w:type="pct"/>
          </w:tcPr>
          <w:p w14:paraId="2242379E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615C677D" w14:textId="3402459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FAFE01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EF2CCE" w14:textId="0C68801E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460</w:t>
            </w:r>
          </w:p>
        </w:tc>
        <w:tc>
          <w:tcPr>
            <w:tcW w:w="128" w:type="pct"/>
          </w:tcPr>
          <w:p w14:paraId="1D969668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14D6C5" w14:textId="1E317C4A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8005E0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6E590F" w14:textId="2F7BDCD2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460</w:t>
            </w:r>
          </w:p>
        </w:tc>
      </w:tr>
      <w:tr w:rsidR="00AE2BA4" w:rsidRPr="00530B28" w14:paraId="34A63677" w14:textId="77777777" w:rsidTr="004E1444">
        <w:tc>
          <w:tcPr>
            <w:tcW w:w="2279" w:type="pct"/>
          </w:tcPr>
          <w:p w14:paraId="67C4AF09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F7BDE9B" w14:textId="56348C4B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7F1697">
              <w:rPr>
                <w:rFonts w:ascii="Angsana New" w:hAnsi="Angsana New" w:cs="Angsana New"/>
                <w:sz w:val="30"/>
                <w:szCs w:val="30"/>
              </w:rPr>
              <w:t>1,357,030</w:t>
            </w:r>
          </w:p>
        </w:tc>
        <w:tc>
          <w:tcPr>
            <w:tcW w:w="129" w:type="pct"/>
          </w:tcPr>
          <w:p w14:paraId="4E17E78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61B072F" w14:textId="60CED001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28" w:type="pct"/>
          </w:tcPr>
          <w:p w14:paraId="55EF4C52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84FD31C" w14:textId="066BE770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F1697">
              <w:rPr>
                <w:rFonts w:ascii="Angsana New" w:hAnsi="Angsana New" w:cs="Angsana New"/>
                <w:sz w:val="30"/>
                <w:szCs w:val="30"/>
              </w:rPr>
              <w:t>1,357,030</w:t>
            </w:r>
          </w:p>
        </w:tc>
        <w:tc>
          <w:tcPr>
            <w:tcW w:w="145" w:type="pct"/>
          </w:tcPr>
          <w:p w14:paraId="0962B38A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8E6ADC" w14:textId="6B8A8F1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</w:tr>
      <w:tr w:rsidR="00AE2BA4" w:rsidRPr="00530B28" w14:paraId="36FCB502" w14:textId="77777777" w:rsidTr="004E1444">
        <w:tc>
          <w:tcPr>
            <w:tcW w:w="2279" w:type="pct"/>
          </w:tcPr>
          <w:p w14:paraId="67844413" w14:textId="4B5024C4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10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81" w:type="pct"/>
          </w:tcPr>
          <w:p w14:paraId="58348CBB" w14:textId="38F6FC4D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4601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29" w:type="pct"/>
          </w:tcPr>
          <w:p w14:paraId="7307B720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0934A0" w14:textId="41906C1A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128" w:type="pct"/>
          </w:tcPr>
          <w:p w14:paraId="1E34841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BD29E5" w14:textId="7F3808F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C4601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45" w:type="pct"/>
          </w:tcPr>
          <w:p w14:paraId="76FD1C7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39FF1C" w14:textId="4A8511CE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</w:tr>
      <w:tr w:rsidR="00AE2BA4" w:rsidRPr="00530B28" w14:paraId="3D131794" w14:textId="77777777">
        <w:trPr>
          <w:trHeight w:val="245"/>
        </w:trPr>
        <w:tc>
          <w:tcPr>
            <w:tcW w:w="2279" w:type="pct"/>
          </w:tcPr>
          <w:p w14:paraId="17B8CD6B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7AD447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D290EE1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2CB2AA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CCF174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BD9C0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8183F3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3F00EB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BA4" w:rsidRPr="00530B28" w14:paraId="66759065" w14:textId="77777777">
        <w:tc>
          <w:tcPr>
            <w:tcW w:w="2279" w:type="pct"/>
          </w:tcPr>
          <w:p w14:paraId="207C6B4C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466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602D16FA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3CD762E4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2DF99826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5B4EC30B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779D63A5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6C04AB4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0A2C744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AE2BA4" w:rsidRPr="00530B28" w14:paraId="1382BB70" w14:textId="77777777">
        <w:tc>
          <w:tcPr>
            <w:tcW w:w="2279" w:type="pct"/>
          </w:tcPr>
          <w:p w14:paraId="47317345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4F1FEC3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B5E521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3F316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D317381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8CD8B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621161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41A5CF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2BA4" w:rsidRPr="00530B28" w14:paraId="68F5094D" w14:textId="77777777" w:rsidTr="004E1444">
        <w:tc>
          <w:tcPr>
            <w:tcW w:w="2279" w:type="pct"/>
          </w:tcPr>
          <w:p w14:paraId="195D64DF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EF386CB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14:paraId="3668240E" w14:textId="77777777" w:rsidR="00AE2BA4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074CD264" w14:textId="5B5AE2F4" w:rsidR="00AE2BA4" w:rsidRPr="00530B28" w:rsidRDefault="00880F60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880F60">
              <w:rPr>
                <w:rFonts w:ascii="Angsana New" w:hAnsi="Angsana New" w:cs="Angsana New"/>
                <w:sz w:val="30"/>
                <w:szCs w:val="30"/>
              </w:rPr>
              <w:t>5,854</w:t>
            </w:r>
          </w:p>
        </w:tc>
        <w:tc>
          <w:tcPr>
            <w:tcW w:w="129" w:type="pct"/>
          </w:tcPr>
          <w:p w14:paraId="293006F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428FA5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4F07925F" w14:textId="028D776D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5,322</w:t>
            </w:r>
          </w:p>
        </w:tc>
        <w:tc>
          <w:tcPr>
            <w:tcW w:w="128" w:type="pct"/>
          </w:tcPr>
          <w:p w14:paraId="7087304F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309793" w14:textId="77777777" w:rsidR="00AE2BA4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B8054" w14:textId="396016A6" w:rsidR="00AE2BA4" w:rsidRPr="00530B28" w:rsidRDefault="00E30B4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30B44">
              <w:rPr>
                <w:rFonts w:asciiTheme="majorBidi" w:hAnsiTheme="majorBidi" w:cstheme="majorBidi"/>
                <w:sz w:val="30"/>
                <w:szCs w:val="30"/>
              </w:rPr>
              <w:t>5,854</w:t>
            </w:r>
          </w:p>
        </w:tc>
        <w:tc>
          <w:tcPr>
            <w:tcW w:w="145" w:type="pct"/>
          </w:tcPr>
          <w:p w14:paraId="3AC6C86B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C610E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C4FB99" w14:textId="5184524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AE2BA4" w:rsidRPr="00530B28" w14:paraId="200C0F4A" w14:textId="77777777" w:rsidTr="004E1444">
        <w:tc>
          <w:tcPr>
            <w:tcW w:w="2279" w:type="pct"/>
          </w:tcPr>
          <w:p w14:paraId="1B72BE52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BFC001F" w14:textId="5E59F0C4" w:rsidR="00AE2BA4" w:rsidRPr="00530B28" w:rsidRDefault="00880F60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880F60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29" w:type="pct"/>
          </w:tcPr>
          <w:p w14:paraId="2D9D5ECF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94AF1DC" w14:textId="7C4A3C51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28" w:type="pct"/>
          </w:tcPr>
          <w:p w14:paraId="1B2D436A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27FFFB7" w14:textId="139F35D5" w:rsidR="00AE2BA4" w:rsidRPr="00530B28" w:rsidRDefault="00F216CE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5" w:type="pct"/>
          </w:tcPr>
          <w:p w14:paraId="7381F0E2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B031366" w14:textId="4DFD6B48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E2BA4" w:rsidRPr="00530B28" w14:paraId="6547A3CB" w14:textId="77777777" w:rsidTr="004E1444">
        <w:tc>
          <w:tcPr>
            <w:tcW w:w="2279" w:type="pct"/>
          </w:tcPr>
          <w:p w14:paraId="09B35E8E" w14:textId="77777777" w:rsidR="00AE2BA4" w:rsidRPr="00530B28" w:rsidRDefault="00AE2BA4" w:rsidP="00AE2BA4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F2ACD" w14:textId="4DC2F528" w:rsidR="00AE2BA4" w:rsidRPr="00530B28" w:rsidRDefault="00E30B4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 w:rsidRPr="00E3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129" w:type="pct"/>
          </w:tcPr>
          <w:p w14:paraId="2F59E3A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6801839" w14:textId="58BF75C5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8" w:type="pct"/>
          </w:tcPr>
          <w:p w14:paraId="1B2E1B46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2D91ABB" w14:textId="13167F96" w:rsidR="00AE2BA4" w:rsidRPr="00530B28" w:rsidRDefault="00F216CE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1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145" w:type="pct"/>
          </w:tcPr>
          <w:p w14:paraId="6DE34AA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3B3D6E3" w14:textId="2071659A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</w:tr>
      <w:tr w:rsidR="00AE2BA4" w:rsidRPr="00530B28" w14:paraId="7899D64D" w14:textId="77777777" w:rsidTr="004E1444">
        <w:trPr>
          <w:trHeight w:hRule="exact" w:val="392"/>
        </w:trPr>
        <w:tc>
          <w:tcPr>
            <w:tcW w:w="2279" w:type="pct"/>
          </w:tcPr>
          <w:p w14:paraId="0863A114" w14:textId="77777777" w:rsidR="00AE2BA4" w:rsidRPr="00530B28" w:rsidRDefault="00AE2BA4" w:rsidP="00AE2BA4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27392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C98D6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7426D47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A6713DD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F71BB4F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92B9E1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95DA543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2BA4" w:rsidRPr="00530B28" w14:paraId="091BAA7A" w14:textId="77777777">
        <w:tc>
          <w:tcPr>
            <w:tcW w:w="2279" w:type="pct"/>
          </w:tcPr>
          <w:p w14:paraId="40BF3571" w14:textId="77777777" w:rsidR="00AE2BA4" w:rsidRPr="00530B28" w:rsidRDefault="00AE2BA4" w:rsidP="00AE2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0272186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E1FE869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923E3A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0E26B64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93ECBB9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91A3D5E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EB10BBA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2BA4" w:rsidRPr="00530B28" w14:paraId="3C210D7B" w14:textId="77777777">
        <w:tc>
          <w:tcPr>
            <w:tcW w:w="2279" w:type="pct"/>
          </w:tcPr>
          <w:p w14:paraId="0567BDE0" w14:textId="77777777" w:rsidR="00AE2BA4" w:rsidRPr="00530B28" w:rsidRDefault="00AE2BA4" w:rsidP="00AE2B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77EBECA6" w14:textId="77BD413B" w:rsidR="00AE2BA4" w:rsidRPr="008A1F78" w:rsidRDefault="008A1F78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A1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E297F0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FEBA0EF" w14:textId="16BEE26A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128" w:type="pct"/>
          </w:tcPr>
          <w:p w14:paraId="0D89ED5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F6391B3" w14:textId="6C84D819" w:rsidR="00AE2BA4" w:rsidRPr="00530B28" w:rsidRDefault="008A1F78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D97178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5E2E2BC" w14:textId="530E8F98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</w:tr>
      <w:tr w:rsidR="00AE2BA4" w:rsidRPr="00530B28" w14:paraId="1EA33B98" w14:textId="77777777">
        <w:tc>
          <w:tcPr>
            <w:tcW w:w="2279" w:type="pct"/>
          </w:tcPr>
          <w:p w14:paraId="5B0EF096" w14:textId="77777777" w:rsidR="00AE2BA4" w:rsidRPr="00530B28" w:rsidRDefault="00AE2BA4" w:rsidP="00AE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6730A094" w14:textId="327C7AEE" w:rsidR="00AE2BA4" w:rsidRPr="00530B28" w:rsidRDefault="008A1F78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F8D31CB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BC2564" w14:textId="1844158B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  <w:tc>
          <w:tcPr>
            <w:tcW w:w="128" w:type="pct"/>
          </w:tcPr>
          <w:p w14:paraId="2AF355B4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2BB547" w14:textId="3F63168B" w:rsidR="00AE2BA4" w:rsidRPr="00530B28" w:rsidRDefault="008A1F78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D64B4C" w14:textId="77777777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1368AB" w14:textId="695D844E" w:rsidR="00AE2BA4" w:rsidRPr="00530B28" w:rsidRDefault="00AE2BA4" w:rsidP="00AE2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</w:tr>
    </w:tbl>
    <w:p w14:paraId="2E3F0154" w14:textId="77777777" w:rsidR="00DD6EBA" w:rsidRPr="000E7AEB" w:rsidRDefault="00DD6EBA" w:rsidP="00DD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</w:rPr>
        <w:br w:type="page"/>
      </w:r>
    </w:p>
    <w:p w14:paraId="78DA4077" w14:textId="2BDAB444" w:rsidR="00B45520" w:rsidRPr="000E7AEB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FA4ED3" w:rsidRPr="000E7AE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0E7AE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C1AF1">
        <w:rPr>
          <w:rFonts w:asciiTheme="majorBidi" w:hAnsiTheme="majorBidi" w:cstheme="majorBidi"/>
          <w:sz w:val="30"/>
          <w:szCs w:val="30"/>
        </w:rPr>
        <w:t xml:space="preserve">30 </w:t>
      </w:r>
      <w:r w:rsidR="009C1AF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A46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0E7AEB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113A576B" w14:textId="77777777" w:rsidTr="00C97E48">
        <w:trPr>
          <w:tblHeader/>
        </w:trPr>
        <w:tc>
          <w:tcPr>
            <w:tcW w:w="2267" w:type="pct"/>
          </w:tcPr>
          <w:p w14:paraId="4A4C5A85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6E39895D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057A7F4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DD2F6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1AF1" w:rsidRPr="000E7AEB" w14:paraId="3517D6FF" w14:textId="77777777" w:rsidTr="00C97E48">
        <w:trPr>
          <w:tblHeader/>
        </w:trPr>
        <w:tc>
          <w:tcPr>
            <w:tcW w:w="2267" w:type="pct"/>
          </w:tcPr>
          <w:p w14:paraId="0638532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DACA3F" w14:textId="7AC0C39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198DACE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B2DECF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BE950B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C98BB7" w14:textId="73CE882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01B72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DC64E8" w14:textId="3B70A4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AF1" w:rsidRPr="000E7AEB" w14:paraId="0EFA90D0" w14:textId="77777777" w:rsidTr="00C97E48">
        <w:trPr>
          <w:tblHeader/>
        </w:trPr>
        <w:tc>
          <w:tcPr>
            <w:tcW w:w="2267" w:type="pct"/>
          </w:tcPr>
          <w:p w14:paraId="6E9FCFBF" w14:textId="3A857C0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3F1CDCC" w14:textId="18B9B0E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E70C4E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73DC74C" w14:textId="3FFF615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813AD9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F83561" w14:textId="786F43C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5E249FC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138C4F" w14:textId="08B20A6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1AF1" w:rsidRPr="000E7AEB" w14:paraId="6899A5DA" w14:textId="77777777" w:rsidTr="00C97E48">
        <w:trPr>
          <w:tblHeader/>
        </w:trPr>
        <w:tc>
          <w:tcPr>
            <w:tcW w:w="2267" w:type="pct"/>
          </w:tcPr>
          <w:p w14:paraId="3D92346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CF25AF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AF1" w:rsidRPr="000E7AEB" w14:paraId="04BA5EFD" w14:textId="77777777" w:rsidTr="00DB356A">
        <w:tc>
          <w:tcPr>
            <w:tcW w:w="2267" w:type="pct"/>
          </w:tcPr>
          <w:p w14:paraId="3EA7B52F" w14:textId="2DF3F84E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681C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BD7D8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85231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9F358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D4E9D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1B8B4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6B6D9CA3" w14:textId="77777777" w:rsidTr="00DB356A">
        <w:tc>
          <w:tcPr>
            <w:tcW w:w="2267" w:type="pct"/>
          </w:tcPr>
          <w:p w14:paraId="697C8564" w14:textId="43F11511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591672E7" w:rsidR="009C1AF1" w:rsidRPr="000E7AEB" w:rsidRDefault="008A1F7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CBAA8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9CB57" w14:textId="3CCBDB9A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DAC1B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56B28" w14:textId="6FD08C73" w:rsidR="009C1AF1" w:rsidRPr="000E7AEB" w:rsidRDefault="008A1F7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1F78">
              <w:rPr>
                <w:rFonts w:asciiTheme="majorBidi" w:hAnsiTheme="majorBidi" w:cstheme="majorBidi"/>
                <w:sz w:val="30"/>
                <w:szCs w:val="30"/>
              </w:rPr>
              <w:t>41,924</w:t>
            </w:r>
          </w:p>
        </w:tc>
        <w:tc>
          <w:tcPr>
            <w:tcW w:w="146" w:type="pct"/>
          </w:tcPr>
          <w:p w14:paraId="272CBEC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01C61" w14:textId="5309D76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C1AF1" w:rsidRPr="000E7AEB" w14:paraId="3DEA1028" w14:textId="77777777" w:rsidTr="00DB356A">
        <w:trPr>
          <w:trHeight w:hRule="exact" w:val="371"/>
        </w:trPr>
        <w:tc>
          <w:tcPr>
            <w:tcW w:w="2267" w:type="pct"/>
          </w:tcPr>
          <w:p w14:paraId="671F0C87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59B03CB9" w:rsidR="009C1AF1" w:rsidRPr="000E7AEB" w:rsidRDefault="008A1F7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1F78">
              <w:rPr>
                <w:rFonts w:asciiTheme="majorBidi" w:hAnsiTheme="majorBidi" w:cstheme="majorBidi"/>
                <w:sz w:val="30"/>
                <w:szCs w:val="30"/>
              </w:rPr>
              <w:t>741,943</w:t>
            </w:r>
          </w:p>
        </w:tc>
        <w:tc>
          <w:tcPr>
            <w:tcW w:w="144" w:type="pct"/>
            <w:gridSpan w:val="2"/>
          </w:tcPr>
          <w:p w14:paraId="398C3B9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5D9B4" w14:textId="6FD0496B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E0DB8C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6F485" w14:textId="2287212A" w:rsidR="009C1AF1" w:rsidRPr="000E7AEB" w:rsidRDefault="008A1F7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1F78">
              <w:rPr>
                <w:rFonts w:asciiTheme="majorBidi" w:hAnsiTheme="majorBidi" w:cstheme="majorBidi"/>
                <w:sz w:val="30"/>
                <w:szCs w:val="30"/>
              </w:rPr>
              <w:t>741,943</w:t>
            </w:r>
          </w:p>
        </w:tc>
        <w:tc>
          <w:tcPr>
            <w:tcW w:w="146" w:type="pct"/>
          </w:tcPr>
          <w:p w14:paraId="118F9C0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61D9B7" w14:textId="2E8FFE0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563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610</w:t>
            </w:r>
          </w:p>
        </w:tc>
      </w:tr>
      <w:tr w:rsidR="009C1AF1" w:rsidRPr="000E7AEB" w14:paraId="5DE3A619" w14:textId="77777777" w:rsidTr="009537D5">
        <w:tc>
          <w:tcPr>
            <w:tcW w:w="2267" w:type="pct"/>
          </w:tcPr>
          <w:p w14:paraId="348EB945" w14:textId="47BD33C2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2FA91AB4" w:rsidR="009C1AF1" w:rsidRPr="000E7AEB" w:rsidRDefault="008A1F7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1F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741,943</w:t>
            </w:r>
          </w:p>
        </w:tc>
        <w:tc>
          <w:tcPr>
            <w:tcW w:w="144" w:type="pct"/>
            <w:gridSpan w:val="2"/>
          </w:tcPr>
          <w:p w14:paraId="0CA84F3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75CCC23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CEE6C2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31852398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7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783,867</w:t>
            </w:r>
          </w:p>
        </w:tc>
        <w:tc>
          <w:tcPr>
            <w:tcW w:w="146" w:type="pct"/>
          </w:tcPr>
          <w:p w14:paraId="3B1DF2C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3287179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9C1AF1" w:rsidRPr="000E7AEB" w14:paraId="128DD321" w14:textId="77777777" w:rsidTr="00103A75">
        <w:trPr>
          <w:trHeight w:val="332"/>
        </w:trPr>
        <w:tc>
          <w:tcPr>
            <w:tcW w:w="2267" w:type="pct"/>
          </w:tcPr>
          <w:p w14:paraId="6C24FF0B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59420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4607B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A1D74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CD80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8231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B7ED9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21D24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6D03D4E0" w14:textId="77777777" w:rsidTr="001F2730">
        <w:tc>
          <w:tcPr>
            <w:tcW w:w="2267" w:type="pct"/>
          </w:tcPr>
          <w:p w14:paraId="599326F2" w14:textId="64D72FC0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9C3475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93CE4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5CA00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15A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014E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DE4B8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18B98C79" w14:textId="77777777" w:rsidTr="001F2730">
        <w:tc>
          <w:tcPr>
            <w:tcW w:w="2267" w:type="pct"/>
          </w:tcPr>
          <w:p w14:paraId="1B6AF0BA" w14:textId="620E0B99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0A1C5E4" w14:textId="5BB351B0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31B01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3E4524" w14:textId="45520C9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39EF528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3E5785" w14:textId="1E779AF2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B0458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95A49" w14:textId="288BC53A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9C1AF1" w:rsidRPr="000E7AEB" w14:paraId="375CDFEB" w14:textId="77777777" w:rsidTr="001F2730">
        <w:tc>
          <w:tcPr>
            <w:tcW w:w="2267" w:type="pct"/>
          </w:tcPr>
          <w:p w14:paraId="3C288FA3" w14:textId="3D990240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B1B2EE3" w14:textId="0951B41E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2B00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7D63B" w14:textId="5CC1B7F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9327F8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53660A" w14:textId="6D800AA8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7E5B1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7A13F9" w14:textId="693F9DA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9C1AF1" w:rsidRPr="000E7AEB" w14:paraId="7625491C" w14:textId="77777777">
        <w:tc>
          <w:tcPr>
            <w:tcW w:w="2267" w:type="pct"/>
          </w:tcPr>
          <w:p w14:paraId="1699D485" w14:textId="073D07F2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AB5C1" w14:textId="164D47FF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C9B72D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92B2FA" w14:textId="783497C6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  <w:tc>
          <w:tcPr>
            <w:tcW w:w="144" w:type="pct"/>
          </w:tcPr>
          <w:p w14:paraId="50E8CBC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DD8808" w14:textId="6425B994" w:rsidR="009C1AF1" w:rsidRPr="000E7AEB" w:rsidRDefault="006F713E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B8480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6AF8244" w14:textId="37B6808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</w:tr>
      <w:tr w:rsidR="009C1AF1" w:rsidRPr="000E7AEB" w14:paraId="60EBFAEB" w14:textId="77777777">
        <w:tc>
          <w:tcPr>
            <w:tcW w:w="2267" w:type="pct"/>
          </w:tcPr>
          <w:p w14:paraId="311D7406" w14:textId="255C58C3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1F8C945" w14:textId="62C5FB6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04E33A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3209AD5" w14:textId="604A214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0BF4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D18230C" w14:textId="16EB03C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056C2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35142569" w14:textId="50FD77A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0E7AEB" w14:paraId="5D211586" w14:textId="77777777" w:rsidTr="001450E6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0E7AEB" w14:paraId="321B503F" w14:textId="77777777" w:rsidTr="001450E6">
        <w:trPr>
          <w:tblHeader/>
        </w:trPr>
        <w:tc>
          <w:tcPr>
            <w:tcW w:w="2112" w:type="dxa"/>
            <w:vAlign w:val="bottom"/>
          </w:tcPr>
          <w:p w14:paraId="59438E6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4D39CA55" w:rsidR="00C12A86" w:rsidRPr="000E7AEB" w:rsidRDefault="009C1AF1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309F28BE" w:rsidR="00C12A86" w:rsidRPr="000E7AEB" w:rsidRDefault="009C1AF1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12A86" w:rsidRPr="000E7AEB" w14:paraId="4940395B" w14:textId="77777777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439D97C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14:paraId="2D7B519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06C74AA8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4132476A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02BE5755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12A86" w:rsidRPr="000E7AEB" w14:paraId="3D6E94E9" w14:textId="77777777" w:rsidTr="00A53490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0E7AEB" w14:paraId="01B232AA" w14:textId="77777777" w:rsidTr="00712A0C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1DC96B9F" w:rsidR="00C12A86" w:rsidRPr="000E7AEB" w:rsidRDefault="004D560E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75A4ADA3" w:rsidR="00C12A86" w:rsidRPr="000E7AEB" w:rsidRDefault="00B575C2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C1A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51E12E92" w:rsidR="00C12A86" w:rsidRPr="000E7AEB" w:rsidRDefault="004D560E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2,01</w:t>
            </w:r>
            <w:r w:rsidR="00422C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44042914" w:rsidR="00C12A86" w:rsidRPr="000E7AEB" w:rsidRDefault="004B7239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7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54 </w:t>
            </w:r>
            <w:r w:rsidR="009C1A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23CE6088" w:rsidR="00C12A86" w:rsidRPr="000E7AEB" w:rsidRDefault="004B7239" w:rsidP="00B5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239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D96E6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B72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52393A83" w:rsidR="00C12A86" w:rsidRPr="000E7AEB" w:rsidRDefault="004B7239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7239"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</w:tr>
      <w:bookmarkEnd w:id="0"/>
    </w:tbl>
    <w:p w14:paraId="0B856BFF" w14:textId="77777777" w:rsidR="004E7381" w:rsidRPr="000E7AEB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978"/>
        <w:gridCol w:w="236"/>
        <w:gridCol w:w="1015"/>
        <w:gridCol w:w="236"/>
        <w:gridCol w:w="1012"/>
        <w:gridCol w:w="236"/>
        <w:gridCol w:w="920"/>
        <w:gridCol w:w="238"/>
        <w:gridCol w:w="1028"/>
        <w:gridCol w:w="270"/>
        <w:gridCol w:w="1080"/>
      </w:tblGrid>
      <w:tr w:rsidR="00530B28" w:rsidRPr="000E7AEB" w14:paraId="3F2FC45B" w14:textId="77777777" w:rsidTr="003A642E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E7AEB" w:rsidRDefault="00CA55A0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5C1" w:rsidRPr="000E7AEB" w14:paraId="29B8FF96" w14:textId="77777777" w:rsidTr="003A642E">
        <w:trPr>
          <w:tblHeader/>
        </w:trPr>
        <w:tc>
          <w:tcPr>
            <w:tcW w:w="2112" w:type="dxa"/>
            <w:vAlign w:val="bottom"/>
          </w:tcPr>
          <w:p w14:paraId="268C9E2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D112A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168DDAA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2C0D7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EA4E68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7F22BC29" w:rsidR="005D55C1" w:rsidRPr="000E7AEB" w:rsidRDefault="009C1AF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FD1D84C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62F56CA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712166E3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7C3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10D8EBBF" w:rsidR="005D55C1" w:rsidRPr="000E7AEB" w:rsidRDefault="009C1AF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D55C1" w:rsidRPr="000E7AEB" w14:paraId="7AE0AD5E" w14:textId="77777777" w:rsidTr="003A642E">
        <w:trPr>
          <w:tblHeader/>
        </w:trPr>
        <w:tc>
          <w:tcPr>
            <w:tcW w:w="2112" w:type="dxa"/>
            <w:vAlign w:val="bottom"/>
          </w:tcPr>
          <w:p w14:paraId="3931F26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1EDA2734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4ED32D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AC3CAE0" w14:textId="5CF850F5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44AE7B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06DC2F9A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bottom"/>
          </w:tcPr>
          <w:p w14:paraId="5A7B95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61264361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B28" w:rsidRPr="000E7AEB" w14:paraId="094E4C75" w14:textId="77777777" w:rsidTr="003A642E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60E" w:rsidRPr="000E7AEB" w14:paraId="300CF432" w14:textId="77777777" w:rsidTr="003A642E">
        <w:trPr>
          <w:tblHeader/>
        </w:trPr>
        <w:tc>
          <w:tcPr>
            <w:tcW w:w="2112" w:type="dxa"/>
            <w:vAlign w:val="bottom"/>
          </w:tcPr>
          <w:p w14:paraId="1867D6A1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94C7D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0483F56" w14:textId="49A632A3" w:rsidR="004D560E" w:rsidRPr="000E7AEB" w:rsidRDefault="00B575C2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0CB142E0" w:rsidR="004D560E" w:rsidRPr="000E7AEB" w:rsidRDefault="004D560E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67" w:right="-86" w:hanging="19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5" w:type="dxa"/>
            <w:vAlign w:val="bottom"/>
          </w:tcPr>
          <w:p w14:paraId="31DB17F9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411C1867" w:rsidR="004D560E" w:rsidRPr="000E7AEB" w:rsidRDefault="004B7239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23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8" w:type="dxa"/>
            <w:vAlign w:val="bottom"/>
          </w:tcPr>
          <w:p w14:paraId="78F5AFAA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384425F5" w:rsidR="004D560E" w:rsidRPr="000E7AEB" w:rsidRDefault="004B7239" w:rsidP="00B5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239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70" w:type="dxa"/>
            <w:vAlign w:val="bottom"/>
          </w:tcPr>
          <w:p w14:paraId="1691F547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2130334D" w:rsidR="004D560E" w:rsidRPr="000E7AEB" w:rsidRDefault="004B7239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239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</w:tr>
    </w:tbl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8A567C9" w14:textId="77777777" w:rsidTr="000830CE">
        <w:trPr>
          <w:tblHeader/>
        </w:trPr>
        <w:tc>
          <w:tcPr>
            <w:tcW w:w="2267" w:type="pct"/>
          </w:tcPr>
          <w:p w14:paraId="4F61CCDF" w14:textId="071F1062" w:rsidR="00920082" w:rsidRPr="000E7AEB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8" w:type="pct"/>
            <w:gridSpan w:val="4"/>
          </w:tcPr>
          <w:p w14:paraId="75FD69B0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5CC8D9C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3615922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1AF1" w:rsidRPr="000E7AEB" w14:paraId="746EA267" w14:textId="77777777" w:rsidTr="000830CE">
        <w:trPr>
          <w:tblHeader/>
        </w:trPr>
        <w:tc>
          <w:tcPr>
            <w:tcW w:w="2267" w:type="pct"/>
          </w:tcPr>
          <w:p w14:paraId="6C8B5C3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5D8DC9" w14:textId="7947EAC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</w:tcPr>
          <w:p w14:paraId="55152FC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8D61A37" w14:textId="35714FF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B889A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864F39" w14:textId="4405093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2D99F8F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F15C4D" w14:textId="25C8E0E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AF1" w:rsidRPr="000E7AEB" w14:paraId="0B4504E2" w14:textId="77777777" w:rsidTr="000830CE">
        <w:trPr>
          <w:tblHeader/>
        </w:trPr>
        <w:tc>
          <w:tcPr>
            <w:tcW w:w="2267" w:type="pct"/>
          </w:tcPr>
          <w:p w14:paraId="53593E9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39D72" w14:textId="1ADA757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87BEFC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5AAD5E5" w14:textId="7F2ED96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5DCB74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6F75F4" w14:textId="66B6613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20D121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7AFCE6" w14:textId="60145A9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1AF1" w:rsidRPr="000E7AEB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AF1" w:rsidRPr="000E7AEB" w14:paraId="70125724" w14:textId="77777777" w:rsidTr="00393C06">
        <w:tc>
          <w:tcPr>
            <w:tcW w:w="2267" w:type="pct"/>
          </w:tcPr>
          <w:p w14:paraId="7425D4D6" w14:textId="053090E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21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28F04F60" w14:textId="77777777" w:rsidTr="00393C06">
        <w:tc>
          <w:tcPr>
            <w:tcW w:w="2267" w:type="pct"/>
          </w:tcPr>
          <w:p w14:paraId="56C1F0DA" w14:textId="1FBE4ADD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6EC656DB" w:rsidR="009C1AF1" w:rsidRPr="000E7AEB" w:rsidRDefault="0014704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0A71E0C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2303D3CF" w:rsidR="009C1AF1" w:rsidRPr="000E7AEB" w:rsidRDefault="004A2172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172">
              <w:rPr>
                <w:rFonts w:asciiTheme="majorBidi" w:hAnsiTheme="majorBidi" w:cstheme="majorBidi"/>
                <w:sz w:val="30"/>
                <w:szCs w:val="30"/>
              </w:rPr>
              <w:t>5,121</w:t>
            </w:r>
          </w:p>
        </w:tc>
        <w:tc>
          <w:tcPr>
            <w:tcW w:w="146" w:type="pct"/>
          </w:tcPr>
          <w:p w14:paraId="4FB4992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511B113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</w:tr>
      <w:tr w:rsidR="009C1AF1" w:rsidRPr="000E7AEB" w14:paraId="54173932" w14:textId="77777777" w:rsidTr="00393C06">
        <w:tc>
          <w:tcPr>
            <w:tcW w:w="2267" w:type="pct"/>
          </w:tcPr>
          <w:p w14:paraId="46F90CC6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AF1" w:rsidRPr="000E7AEB" w14:paraId="2BB4F026" w14:textId="77777777" w:rsidTr="00393C06">
        <w:tc>
          <w:tcPr>
            <w:tcW w:w="2267" w:type="pct"/>
          </w:tcPr>
          <w:p w14:paraId="53029E96" w14:textId="767B954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18612BD2" w14:textId="77777777" w:rsidTr="00393C06">
        <w:tc>
          <w:tcPr>
            <w:tcW w:w="2267" w:type="pct"/>
          </w:tcPr>
          <w:p w14:paraId="5BBB1158" w14:textId="09ACBD04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49FF0439" w:rsidR="009C1AF1" w:rsidRPr="000E7AEB" w:rsidRDefault="0014704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4C3B592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26E04842" w:rsidR="009C1AF1" w:rsidRPr="000E7AEB" w:rsidRDefault="002A32B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32B5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6" w:type="pct"/>
          </w:tcPr>
          <w:p w14:paraId="7D13DF5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63BDDDA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9C1AF1" w:rsidRPr="000E7AEB" w14:paraId="1550E50A" w14:textId="77777777" w:rsidTr="00393C06">
        <w:tc>
          <w:tcPr>
            <w:tcW w:w="2267" w:type="pct"/>
          </w:tcPr>
          <w:p w14:paraId="3FCB716C" w14:textId="6BBA9090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050EB9F1" w:rsidR="009C1AF1" w:rsidRPr="000E7AEB" w:rsidRDefault="002A32B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32B5">
              <w:rPr>
                <w:rFonts w:asciiTheme="majorBidi" w:hAnsiTheme="majorBidi" w:cstheme="majorBidi"/>
                <w:sz w:val="30"/>
                <w:szCs w:val="30"/>
              </w:rPr>
              <w:t>62,758</w:t>
            </w:r>
          </w:p>
        </w:tc>
        <w:tc>
          <w:tcPr>
            <w:tcW w:w="144" w:type="pct"/>
            <w:gridSpan w:val="2"/>
          </w:tcPr>
          <w:p w14:paraId="599C854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4D5A5DD1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1EDEF4F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136B7D10" w:rsidR="009C1AF1" w:rsidRPr="000E7AEB" w:rsidRDefault="002A32B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32B5">
              <w:rPr>
                <w:rFonts w:asciiTheme="majorBidi" w:hAnsiTheme="majorBidi" w:cstheme="majorBidi"/>
                <w:sz w:val="30"/>
                <w:szCs w:val="30"/>
              </w:rPr>
              <w:t>62,758</w:t>
            </w:r>
          </w:p>
        </w:tc>
        <w:tc>
          <w:tcPr>
            <w:tcW w:w="146" w:type="pct"/>
          </w:tcPr>
          <w:p w14:paraId="3AD1535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04A0CDA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</w:tr>
      <w:tr w:rsidR="009C1AF1" w:rsidRPr="000E7AEB" w14:paraId="7A58893A" w14:textId="77777777">
        <w:tc>
          <w:tcPr>
            <w:tcW w:w="2267" w:type="pct"/>
          </w:tcPr>
          <w:p w14:paraId="17F5374D" w14:textId="7BE97853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79C46770" w:rsidR="009C1AF1" w:rsidRPr="000E7AEB" w:rsidRDefault="002A32B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62,758</w:t>
            </w:r>
          </w:p>
        </w:tc>
        <w:tc>
          <w:tcPr>
            <w:tcW w:w="144" w:type="pct"/>
            <w:gridSpan w:val="2"/>
          </w:tcPr>
          <w:p w14:paraId="6D822C6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5D79FD5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3DAB42F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37FC94FC" w:rsidR="009C1AF1" w:rsidRPr="000E7AEB" w:rsidRDefault="002A32B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62,892</w:t>
            </w:r>
          </w:p>
        </w:tc>
        <w:tc>
          <w:tcPr>
            <w:tcW w:w="146" w:type="pct"/>
          </w:tcPr>
          <w:p w14:paraId="066DF86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6812C58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192,448</w:t>
            </w:r>
          </w:p>
        </w:tc>
      </w:tr>
      <w:tr w:rsidR="009C1AF1" w:rsidRPr="000E7AEB" w14:paraId="5C9637B0" w14:textId="77777777">
        <w:tc>
          <w:tcPr>
            <w:tcW w:w="2267" w:type="pct"/>
          </w:tcPr>
          <w:p w14:paraId="0D94F7E1" w14:textId="1BA52726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1AF1" w:rsidRPr="000E7AEB" w14:paraId="7E4A886E" w14:textId="77777777" w:rsidTr="00393C06">
        <w:tc>
          <w:tcPr>
            <w:tcW w:w="2267" w:type="pct"/>
          </w:tcPr>
          <w:p w14:paraId="5FF6EDF5" w14:textId="4E0CD168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4AFC9464" w14:textId="77777777" w:rsidTr="00393C06">
        <w:tc>
          <w:tcPr>
            <w:tcW w:w="2267" w:type="pct"/>
          </w:tcPr>
          <w:p w14:paraId="169DE04C" w14:textId="5B6F8480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5751D180" w:rsidR="009C1AF1" w:rsidRPr="000E7AEB" w:rsidRDefault="0014704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6F7501A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40389731" w:rsidR="009C1AF1" w:rsidRPr="000E7AEB" w:rsidRDefault="0035514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514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3AC0694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78F78F6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9C1AF1" w:rsidRPr="000E7AEB" w14:paraId="7DAF1818" w14:textId="77777777" w:rsidTr="00393C06">
        <w:tc>
          <w:tcPr>
            <w:tcW w:w="2267" w:type="pct"/>
          </w:tcPr>
          <w:p w14:paraId="128890E3" w14:textId="2E879678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43921B72" w:rsidR="009C1AF1" w:rsidRPr="000E7AEB" w:rsidRDefault="0035514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51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39B9FBC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3FB11CD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147E8E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34CF194C" w:rsidR="009C1AF1" w:rsidRPr="000E7AEB" w:rsidRDefault="0035514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51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D0A283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240F2D0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9C1AF1" w:rsidRPr="000E7AEB" w14:paraId="72E41365" w14:textId="77777777">
        <w:tc>
          <w:tcPr>
            <w:tcW w:w="2267" w:type="pct"/>
          </w:tcPr>
          <w:p w14:paraId="4E7476A3" w14:textId="55789AE2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15F2CFAB" w:rsidR="009C1AF1" w:rsidRPr="000E7AEB" w:rsidRDefault="0035514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1D426C5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78DC086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85ACAE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7F058C92" w:rsidR="009C1AF1" w:rsidRPr="000E7AEB" w:rsidRDefault="0035514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1CAF16F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6C17ABF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9C1AF1" w:rsidRPr="000E7AEB" w14:paraId="75295546" w14:textId="77777777">
        <w:tc>
          <w:tcPr>
            <w:tcW w:w="2267" w:type="pct"/>
          </w:tcPr>
          <w:p w14:paraId="523DF24E" w14:textId="2624F324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C1AF1" w:rsidRPr="000E7AEB" w14:paraId="03AD21CD" w14:textId="77777777" w:rsidTr="00C07C7D">
        <w:tc>
          <w:tcPr>
            <w:tcW w:w="2267" w:type="pct"/>
          </w:tcPr>
          <w:p w14:paraId="6A33DA42" w14:textId="60618486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770BEE77" w14:textId="77777777" w:rsidTr="00C07C7D">
        <w:tc>
          <w:tcPr>
            <w:tcW w:w="2267" w:type="pct"/>
          </w:tcPr>
          <w:p w14:paraId="1FAED724" w14:textId="024FE465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487C6C61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1E5AF06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E896C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31F14485" w:rsidR="009C1AF1" w:rsidRPr="000E7AEB" w:rsidRDefault="00D30A09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5,510</w:t>
            </w:r>
          </w:p>
        </w:tc>
        <w:tc>
          <w:tcPr>
            <w:tcW w:w="146" w:type="pct"/>
          </w:tcPr>
          <w:p w14:paraId="33790BE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4A957BD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</w:tr>
    </w:tbl>
    <w:p w14:paraId="4B1870AB" w14:textId="77777777" w:rsidR="00B620EB" w:rsidRDefault="00B620EB" w:rsidP="00B6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324AD2" w14:textId="269FF5C9" w:rsidR="000414C9" w:rsidRPr="000E7AEB" w:rsidRDefault="00B75DA2" w:rsidP="00B56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    </w:t>
      </w:r>
      <w:r w:rsidR="000414C9" w:rsidRPr="000E7AE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2A629C60" w14:textId="07519B5D" w:rsidR="007E4408" w:rsidRPr="000E7AEB" w:rsidRDefault="007E4408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1"/>
        <w:gridCol w:w="2789"/>
      </w:tblGrid>
      <w:tr w:rsidR="00EE60A1" w:rsidRPr="000E7AEB" w14:paraId="369D90F8" w14:textId="77777777" w:rsidTr="008C3C0D">
        <w:tc>
          <w:tcPr>
            <w:tcW w:w="3510" w:type="pct"/>
            <w:vAlign w:val="bottom"/>
          </w:tcPr>
          <w:p w14:paraId="0E5E61E1" w14:textId="6500F520" w:rsidR="00EE60A1" w:rsidRPr="000E7AEB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1A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C1A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94603"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90" w:type="pct"/>
          </w:tcPr>
          <w:p w14:paraId="14326692" w14:textId="77777777" w:rsidR="008B7C99" w:rsidRDefault="00EE60A1" w:rsidP="008B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</w:p>
          <w:p w14:paraId="1553457D" w14:textId="01361E3B" w:rsidR="00EE60A1" w:rsidRPr="008B7C99" w:rsidRDefault="00EE60A1" w:rsidP="008B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B28" w:rsidRPr="000E7AEB" w14:paraId="286DEE1F" w14:textId="77777777" w:rsidTr="008C3C0D">
        <w:tc>
          <w:tcPr>
            <w:tcW w:w="3510" w:type="pct"/>
          </w:tcPr>
          <w:p w14:paraId="3F67A9CC" w14:textId="77777777" w:rsidR="000361E5" w:rsidRPr="000E7AEB" w:rsidRDefault="000361E5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0" w:type="pct"/>
          </w:tcPr>
          <w:p w14:paraId="65708367" w14:textId="146FC7F6" w:rsidR="000361E5" w:rsidRPr="000E7AEB" w:rsidRDefault="000361E5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E60A1" w:rsidRPr="000E7AEB" w14:paraId="3C6208A8" w14:textId="77777777" w:rsidTr="008C3C0D">
        <w:tc>
          <w:tcPr>
            <w:tcW w:w="3510" w:type="pct"/>
          </w:tcPr>
          <w:p w14:paraId="7027B5C2" w14:textId="436DA9A2" w:rsidR="00EE60A1" w:rsidRPr="000E7AEB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90" w:type="pct"/>
          </w:tcPr>
          <w:p w14:paraId="124D5928" w14:textId="6D3241BC" w:rsidR="00EE60A1" w:rsidRPr="000E7AEB" w:rsidRDefault="00EE60A1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60A1" w:rsidRPr="000E7AEB" w14:paraId="17D12A24" w14:textId="77777777" w:rsidTr="008C3C0D">
        <w:tc>
          <w:tcPr>
            <w:tcW w:w="3510" w:type="pct"/>
          </w:tcPr>
          <w:p w14:paraId="6C89F87F" w14:textId="1CBAA303" w:rsidR="00EE60A1" w:rsidRPr="000E7AEB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90" w:type="pct"/>
          </w:tcPr>
          <w:p w14:paraId="475B6226" w14:textId="75D1551E" w:rsidR="00EE60A1" w:rsidRPr="00414125" w:rsidRDefault="007E41CC" w:rsidP="008C3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41CC">
              <w:rPr>
                <w:rFonts w:asciiTheme="majorBidi" w:hAnsiTheme="majorBidi" w:cstheme="majorBidi"/>
                <w:sz w:val="30"/>
                <w:szCs w:val="30"/>
              </w:rPr>
              <w:t>35,666</w:t>
            </w:r>
          </w:p>
        </w:tc>
      </w:tr>
    </w:tbl>
    <w:p w14:paraId="4250DB84" w14:textId="77777777" w:rsidR="0048310C" w:rsidRDefault="0048310C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4D685216" w14:textId="77777777" w:rsidR="00B620EB" w:rsidRDefault="00D44C53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</w:p>
    <w:p w14:paraId="50538088" w14:textId="77777777" w:rsidR="00B620EB" w:rsidRDefault="00B620EB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1C89EB18" w14:textId="77777777" w:rsidR="00B620EB" w:rsidRDefault="00B620EB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CC6D00A" w14:textId="720CC2DE" w:rsidR="00BA5614" w:rsidRPr="00B620EB" w:rsidRDefault="00B620EB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B620E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0E7AEB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4763441F" w:rsidR="00DD57FA" w:rsidRPr="000E7AEB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1AF1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9C1AF1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sz w:val="30"/>
          <w:szCs w:val="30"/>
        </w:rPr>
        <w:t>8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D47688">
        <w:rPr>
          <w:rFonts w:asciiTheme="majorBidi" w:hAnsiTheme="majorBidi" w:cstheme="majorBidi"/>
          <w:sz w:val="30"/>
          <w:szCs w:val="30"/>
        </w:rPr>
        <w:t>368.0</w:t>
      </w:r>
      <w:r w:rsidR="008F2216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1" w:name="_Hlk141191631"/>
      <w:r w:rsidR="004701C9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 368.0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"/>
      <w:r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0E7AEB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04397295" w14:textId="77777777" w:rsidR="006B59E7" w:rsidRPr="000E7AEB" w:rsidRDefault="006B59E7" w:rsidP="00713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7A58B35" w14:textId="35122DD7" w:rsidR="00070A79" w:rsidRPr="00070A79" w:rsidRDefault="00E90867" w:rsidP="00070A7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60EB5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0E7AEB" w:rsidRDefault="00F16902" w:rsidP="00070A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6"/>
        <w:gridCol w:w="248"/>
        <w:gridCol w:w="23"/>
        <w:gridCol w:w="1084"/>
        <w:gridCol w:w="270"/>
        <w:gridCol w:w="1080"/>
        <w:gridCol w:w="274"/>
        <w:gridCol w:w="1060"/>
      </w:tblGrid>
      <w:tr w:rsidR="00530B28" w:rsidRPr="000E7AEB" w14:paraId="7760DB62" w14:textId="77777777" w:rsidTr="00811CFB">
        <w:trPr>
          <w:tblHeader/>
        </w:trPr>
        <w:tc>
          <w:tcPr>
            <w:tcW w:w="2268" w:type="pct"/>
          </w:tcPr>
          <w:p w14:paraId="1538723C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31832B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01B99B1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DE3CDF5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1AF1" w:rsidRPr="000E7AEB" w14:paraId="3A6C863D" w14:textId="77777777" w:rsidTr="00811CFB">
        <w:trPr>
          <w:tblHeader/>
        </w:trPr>
        <w:tc>
          <w:tcPr>
            <w:tcW w:w="2268" w:type="pct"/>
          </w:tcPr>
          <w:p w14:paraId="59CD455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2E94B68" w14:textId="658E560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2" w:type="pct"/>
          </w:tcPr>
          <w:p w14:paraId="3AFEAED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7867B0B" w14:textId="132208B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D2B486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84CD50" w14:textId="21FB42D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61C55D9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A52AEC" w14:textId="1D0CB26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AF1" w:rsidRPr="000E7AEB" w14:paraId="6F5B24D8" w14:textId="77777777" w:rsidTr="00811CFB">
        <w:trPr>
          <w:tblHeader/>
        </w:trPr>
        <w:tc>
          <w:tcPr>
            <w:tcW w:w="2268" w:type="pct"/>
          </w:tcPr>
          <w:p w14:paraId="7066983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EA6FD1" w14:textId="18BD86F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ED065E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E1A1D0" w14:textId="5FF36E0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09753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E291DB" w14:textId="12D3046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A022DF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0AB1BEC" w14:textId="2DF1888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1AF1" w:rsidRPr="000E7AEB" w14:paraId="11F81027" w14:textId="77777777" w:rsidTr="00811CFB">
        <w:trPr>
          <w:tblHeader/>
        </w:trPr>
        <w:tc>
          <w:tcPr>
            <w:tcW w:w="2268" w:type="pct"/>
          </w:tcPr>
          <w:p w14:paraId="16A152E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45F63911" w14:textId="3EF42AD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AF1" w:rsidRPr="000E7AEB" w14:paraId="4C2CE252" w14:textId="77777777" w:rsidTr="00811CFB">
        <w:tc>
          <w:tcPr>
            <w:tcW w:w="2847" w:type="pct"/>
            <w:gridSpan w:val="2"/>
          </w:tcPr>
          <w:p w14:paraId="780F8199" w14:textId="1129F35F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D35A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04A3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44FB14B2" w14:textId="77777777" w:rsidTr="00811CFB">
        <w:tc>
          <w:tcPr>
            <w:tcW w:w="2268" w:type="pct"/>
          </w:tcPr>
          <w:p w14:paraId="74906CE0" w14:textId="4933707E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66A6BB48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147A">
              <w:rPr>
                <w:rFonts w:asciiTheme="majorBidi" w:hAnsiTheme="majorBidi" w:cstheme="majorBidi"/>
                <w:sz w:val="30"/>
                <w:szCs w:val="30"/>
              </w:rPr>
              <w:t>640,892</w:t>
            </w:r>
          </w:p>
        </w:tc>
        <w:tc>
          <w:tcPr>
            <w:tcW w:w="144" w:type="pct"/>
            <w:gridSpan w:val="2"/>
          </w:tcPr>
          <w:p w14:paraId="1B33754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26FC76" w14:textId="7C6967B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562,287</w:t>
            </w:r>
          </w:p>
        </w:tc>
        <w:tc>
          <w:tcPr>
            <w:tcW w:w="144" w:type="pct"/>
          </w:tcPr>
          <w:p w14:paraId="12B0024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6DA7201F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147A">
              <w:rPr>
                <w:rFonts w:asciiTheme="majorBidi" w:hAnsiTheme="majorBidi" w:cstheme="majorBidi"/>
                <w:sz w:val="30"/>
                <w:szCs w:val="30"/>
              </w:rPr>
              <w:t>681,721</w:t>
            </w:r>
          </w:p>
        </w:tc>
        <w:tc>
          <w:tcPr>
            <w:tcW w:w="146" w:type="pct"/>
          </w:tcPr>
          <w:p w14:paraId="05BFAEE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5A4F942" w14:textId="37B62D39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610,847</w:t>
            </w:r>
          </w:p>
        </w:tc>
      </w:tr>
      <w:tr w:rsidR="009C1AF1" w:rsidRPr="000E7AEB" w14:paraId="1428E4C9" w14:textId="77777777" w:rsidTr="00811CFB">
        <w:tc>
          <w:tcPr>
            <w:tcW w:w="2268" w:type="pct"/>
          </w:tcPr>
          <w:p w14:paraId="6F55C196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EB8FD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F3845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F1" w:rsidRPr="000E7AEB" w14:paraId="3849076E" w14:textId="77777777" w:rsidTr="00811CFB">
        <w:tc>
          <w:tcPr>
            <w:tcW w:w="2268" w:type="pct"/>
          </w:tcPr>
          <w:p w14:paraId="7FDDAB10" w14:textId="240AA5CA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51235629" w:rsidR="009C1AF1" w:rsidRPr="000E7AEB" w:rsidRDefault="008F5754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5754">
              <w:rPr>
                <w:rFonts w:asciiTheme="majorBidi" w:hAnsiTheme="majorBidi" w:cstheme="majorBidi"/>
                <w:sz w:val="30"/>
                <w:szCs w:val="30"/>
              </w:rPr>
              <w:t>101,051</w:t>
            </w:r>
          </w:p>
        </w:tc>
        <w:tc>
          <w:tcPr>
            <w:tcW w:w="144" w:type="pct"/>
            <w:gridSpan w:val="2"/>
          </w:tcPr>
          <w:p w14:paraId="595044F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773B064" w14:textId="74FE4F7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6076D0CD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147A">
              <w:rPr>
                <w:rFonts w:asciiTheme="majorBidi" w:hAnsiTheme="majorBidi" w:cstheme="majorBidi"/>
                <w:sz w:val="30"/>
                <w:szCs w:val="30"/>
              </w:rPr>
              <w:t>101,610</w:t>
            </w:r>
          </w:p>
        </w:tc>
        <w:tc>
          <w:tcPr>
            <w:tcW w:w="146" w:type="pct"/>
          </w:tcPr>
          <w:p w14:paraId="519F2B6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502930" w14:textId="6D63882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9C1AF1" w:rsidRPr="000E7AEB" w14:paraId="0C0CD999" w14:textId="77777777" w:rsidTr="00811CFB">
        <w:tc>
          <w:tcPr>
            <w:tcW w:w="2268" w:type="pct"/>
          </w:tcPr>
          <w:p w14:paraId="7A021CD5" w14:textId="264055BC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53AD31DE" w:rsidR="009C1AF1" w:rsidRPr="000E7AEB" w:rsidRDefault="008F5754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407C9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92360" w14:textId="0BB611C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51D89231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147A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564C1C1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D7CE3" w14:textId="1072323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AF1" w:rsidRPr="000E7AEB" w14:paraId="39103832" w14:textId="77777777" w:rsidTr="00811CFB">
        <w:tc>
          <w:tcPr>
            <w:tcW w:w="2268" w:type="pct"/>
          </w:tcPr>
          <w:p w14:paraId="3D34CF19" w14:textId="1BC91135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365EFCB9" w:rsidR="009C1AF1" w:rsidRPr="000E7AEB" w:rsidRDefault="008F5754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260DBEB" w14:textId="7D6BEF2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7C6D338B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B0C8F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A0A77" w14:textId="144406FB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AF1" w:rsidRPr="000E7AEB" w14:paraId="3BDCB0D9" w14:textId="77777777" w:rsidTr="00811CFB">
        <w:tc>
          <w:tcPr>
            <w:tcW w:w="2268" w:type="pct"/>
          </w:tcPr>
          <w:p w14:paraId="057AD989" w14:textId="101AF8FE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75120E56" w:rsidR="009C1AF1" w:rsidRPr="000E7AEB" w:rsidRDefault="008F5754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904B00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3E28244" w14:textId="213BCA6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33AC569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831AFF" w14:textId="045F6239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AFACA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B7FAB56" w14:textId="11128056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9C1AF1" w:rsidRPr="000E7AEB" w14:paraId="2BDE0A72" w14:textId="77777777" w:rsidTr="00811CFB">
        <w:tc>
          <w:tcPr>
            <w:tcW w:w="2268" w:type="pct"/>
          </w:tcPr>
          <w:p w14:paraId="6CA42B79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688076D5" w:rsidR="009C1AF1" w:rsidRPr="000E7AEB" w:rsidRDefault="0058379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741,943</w:t>
            </w:r>
          </w:p>
        </w:tc>
        <w:tc>
          <w:tcPr>
            <w:tcW w:w="144" w:type="pct"/>
            <w:gridSpan w:val="2"/>
          </w:tcPr>
          <w:p w14:paraId="2991B98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3955836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2BBDA3E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79E584BD" w:rsidR="009C1AF1" w:rsidRPr="000E7AEB" w:rsidRDefault="003F147A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783,866</w:t>
            </w:r>
          </w:p>
        </w:tc>
        <w:tc>
          <w:tcPr>
            <w:tcW w:w="146" w:type="pct"/>
          </w:tcPr>
          <w:p w14:paraId="23AF201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5028BDBB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9C1AF1" w:rsidRPr="000E7AEB" w14:paraId="1297E261" w14:textId="77777777" w:rsidTr="00811CFB">
        <w:tc>
          <w:tcPr>
            <w:tcW w:w="2268" w:type="pct"/>
          </w:tcPr>
          <w:p w14:paraId="3FC8A265" w14:textId="7777777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F0ACF5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CC0FD7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2C9B02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7798C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2D684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770E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82E4FF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15CB" w:rsidRPr="000E7AEB" w14:paraId="160AEA7F" w14:textId="77777777" w:rsidTr="00811CFB">
        <w:tc>
          <w:tcPr>
            <w:tcW w:w="2268" w:type="pct"/>
          </w:tcPr>
          <w:p w14:paraId="027A8E08" w14:textId="6A1BFF4F" w:rsidR="002B15CB" w:rsidRPr="000E7AEB" w:rsidRDefault="002B15CB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32A78560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B47DC1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2A4949B4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D4A24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532396C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2D19EC2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EC426A3" w14:textId="77777777" w:rsidR="002B15CB" w:rsidRPr="000E7AEB" w:rsidRDefault="002B15CB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9C1AF1" w:rsidRPr="000E7AEB" w14:paraId="6E974A24" w14:textId="77777777" w:rsidTr="00811CFB">
        <w:tc>
          <w:tcPr>
            <w:tcW w:w="2268" w:type="pct"/>
          </w:tcPr>
          <w:p w14:paraId="69166580" w14:textId="4E5D82D9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63FA773F" w:rsidR="009C1AF1" w:rsidRPr="000E7AEB" w:rsidRDefault="000570C0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70C0">
              <w:rPr>
                <w:rFonts w:ascii="Angsana New" w:hAnsi="Angsana New" w:cs="Angsana New"/>
                <w:sz w:val="30"/>
                <w:szCs w:val="30"/>
              </w:rPr>
              <w:t>203,188</w:t>
            </w:r>
          </w:p>
        </w:tc>
        <w:tc>
          <w:tcPr>
            <w:tcW w:w="144" w:type="pct"/>
            <w:gridSpan w:val="2"/>
          </w:tcPr>
          <w:p w14:paraId="2245F46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DD08F" w14:textId="2026630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160,099</w:t>
            </w:r>
          </w:p>
        </w:tc>
        <w:tc>
          <w:tcPr>
            <w:tcW w:w="144" w:type="pct"/>
          </w:tcPr>
          <w:p w14:paraId="3CF6E02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72F5CFBF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sz w:val="30"/>
                <w:szCs w:val="30"/>
              </w:rPr>
              <w:t>184,77</w:t>
            </w:r>
            <w:r w:rsidR="00AE48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17B501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2BCC326" w14:textId="28BC164E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138,256</w:t>
            </w:r>
          </w:p>
        </w:tc>
      </w:tr>
      <w:tr w:rsidR="009C1AF1" w:rsidRPr="000E7AEB" w14:paraId="2CB7E215" w14:textId="77777777" w:rsidTr="00811CFB">
        <w:tc>
          <w:tcPr>
            <w:tcW w:w="2268" w:type="pct"/>
          </w:tcPr>
          <w:p w14:paraId="435C84C8" w14:textId="123C47FA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D214594" w14:textId="26658B4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E292D34" w14:textId="2C35A8A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9C1AF1" w:rsidRPr="000E7AEB" w14:paraId="481AFD21" w14:textId="77777777" w:rsidTr="00811CFB">
        <w:tc>
          <w:tcPr>
            <w:tcW w:w="2268" w:type="pct"/>
          </w:tcPr>
          <w:p w14:paraId="46B093FC" w14:textId="2DA1FAEB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417E85DF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A14E8">
              <w:rPr>
                <w:rFonts w:ascii="Angsana New" w:hAnsi="Angsana New" w:cs="Angsana New"/>
                <w:sz w:val="30"/>
                <w:szCs w:val="30"/>
              </w:rPr>
              <w:t>33,024</w:t>
            </w:r>
          </w:p>
        </w:tc>
        <w:tc>
          <w:tcPr>
            <w:tcW w:w="144" w:type="pct"/>
            <w:gridSpan w:val="2"/>
          </w:tcPr>
          <w:p w14:paraId="092DE4B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0AB2142" w14:textId="56F89C21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144" w:type="pct"/>
          </w:tcPr>
          <w:p w14:paraId="0027BB5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4954F9BB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sz w:val="30"/>
                <w:szCs w:val="30"/>
              </w:rPr>
              <w:t>27,604</w:t>
            </w:r>
          </w:p>
        </w:tc>
        <w:tc>
          <w:tcPr>
            <w:tcW w:w="146" w:type="pct"/>
          </w:tcPr>
          <w:p w14:paraId="44CE6D3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06978" w14:textId="53EFF6D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</w:tr>
      <w:tr w:rsidR="009C1AF1" w:rsidRPr="000E7AEB" w14:paraId="4A8B9786" w14:textId="77777777" w:rsidTr="00811CFB">
        <w:tc>
          <w:tcPr>
            <w:tcW w:w="2268" w:type="pct"/>
          </w:tcPr>
          <w:p w14:paraId="30646BBE" w14:textId="480D767F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6A50EDED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A14E8">
              <w:rPr>
                <w:rFonts w:ascii="Angsana New" w:hAnsi="Angsana New" w:cs="Angsana New"/>
                <w:sz w:val="30"/>
                <w:szCs w:val="30"/>
              </w:rPr>
              <w:t>2,553</w:t>
            </w:r>
          </w:p>
        </w:tc>
        <w:tc>
          <w:tcPr>
            <w:tcW w:w="144" w:type="pct"/>
            <w:gridSpan w:val="2"/>
          </w:tcPr>
          <w:p w14:paraId="0E1D6C0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64C32" w14:textId="4D630ED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44" w:type="pct"/>
          </w:tcPr>
          <w:p w14:paraId="6765D31C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0E45A07B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46" w:type="pct"/>
          </w:tcPr>
          <w:p w14:paraId="410548A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13E9C" w14:textId="7439C9E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AF1" w:rsidRPr="000E7AEB" w14:paraId="4D057A2C" w14:textId="77777777" w:rsidTr="00811CFB">
        <w:tc>
          <w:tcPr>
            <w:tcW w:w="2268" w:type="pct"/>
          </w:tcPr>
          <w:p w14:paraId="7BF6BF7D" w14:textId="5C807BA6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3DC47AC2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4EA00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E2D45" w14:textId="04CA173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FB8C2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202A58DD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AFD9337" w14:textId="183E0E36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AF1" w:rsidRPr="000E7AEB" w14:paraId="1C14B8FF" w14:textId="77777777" w:rsidTr="00811CFB">
        <w:tc>
          <w:tcPr>
            <w:tcW w:w="2268" w:type="pct"/>
          </w:tcPr>
          <w:p w14:paraId="71776CBB" w14:textId="3B5BC517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6EA2B0A5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A14E8">
              <w:rPr>
                <w:rFonts w:ascii="Angsana New" w:hAnsi="Angsana New" w:cs="Angsana New"/>
                <w:sz w:val="30"/>
                <w:szCs w:val="30"/>
              </w:rPr>
              <w:t>3,68</w:t>
            </w:r>
            <w:r w:rsidR="009C005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64A7F28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A10423F" w14:textId="1E7413F5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44" w:type="pct"/>
          </w:tcPr>
          <w:p w14:paraId="7CCA218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40FA1B9C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46" w:type="pct"/>
          </w:tcPr>
          <w:p w14:paraId="18E16C4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B04A403" w14:textId="56755D5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9C1AF1" w:rsidRPr="000E7AEB" w14:paraId="3E7D3A07" w14:textId="77777777" w:rsidTr="00811CFB">
        <w:tc>
          <w:tcPr>
            <w:tcW w:w="2268" w:type="pct"/>
          </w:tcPr>
          <w:p w14:paraId="53B21B1E" w14:textId="5A2DA14C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349B2C4E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14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242,44</w:t>
            </w:r>
            <w:r w:rsidR="007F1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5BF35EDA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28AA68A" w14:textId="1A37EA83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192,131</w:t>
            </w:r>
          </w:p>
        </w:tc>
        <w:tc>
          <w:tcPr>
            <w:tcW w:w="144" w:type="pct"/>
          </w:tcPr>
          <w:p w14:paraId="3C23D1B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45F74E35" w:rsidR="009C1AF1" w:rsidRPr="000E7AEB" w:rsidRDefault="0074310F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</w:t>
            </w:r>
            <w:r w:rsidR="00B22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6" w:type="pct"/>
          </w:tcPr>
          <w:p w14:paraId="7709CE9B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E4815E8" w14:textId="533532F8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158,475</w:t>
            </w:r>
          </w:p>
        </w:tc>
      </w:tr>
      <w:tr w:rsidR="009C1AF1" w:rsidRPr="000E7AEB" w14:paraId="693B49B1" w14:textId="77777777" w:rsidTr="00811CFB">
        <w:tc>
          <w:tcPr>
            <w:tcW w:w="2268" w:type="pct"/>
          </w:tcPr>
          <w:p w14:paraId="67709CE6" w14:textId="7992532B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5C0B5EA0" w:rsidR="009C1AF1" w:rsidRPr="000E7AEB" w:rsidRDefault="005A14E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A14E8">
              <w:rPr>
                <w:rFonts w:ascii="Angsana New" w:hAnsi="Angsana New" w:cs="Angsana New"/>
                <w:sz w:val="30"/>
                <w:szCs w:val="30"/>
              </w:rPr>
              <w:t>(3,757)</w:t>
            </w:r>
          </w:p>
        </w:tc>
        <w:tc>
          <w:tcPr>
            <w:tcW w:w="144" w:type="pct"/>
            <w:gridSpan w:val="2"/>
          </w:tcPr>
          <w:p w14:paraId="41CEA782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FCF9B3" w14:textId="39ACCF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  <w:tc>
          <w:tcPr>
            <w:tcW w:w="144" w:type="pct"/>
          </w:tcPr>
          <w:p w14:paraId="170408D8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4534C9C2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146" w:type="pct"/>
          </w:tcPr>
          <w:p w14:paraId="2FD7E2B3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20B137" w14:textId="5056C8B0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</w:tr>
      <w:tr w:rsidR="009C1AF1" w:rsidRPr="000E7AEB" w14:paraId="4E43763B" w14:textId="77777777" w:rsidTr="00C353CC">
        <w:tc>
          <w:tcPr>
            <w:tcW w:w="2268" w:type="pct"/>
          </w:tcPr>
          <w:p w14:paraId="0197327D" w14:textId="683AD3A4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222F8F2A" w:rsidR="009C1AF1" w:rsidRPr="000E7AEB" w:rsidRDefault="00E63DF3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D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238,691</w:t>
            </w:r>
          </w:p>
        </w:tc>
        <w:tc>
          <w:tcPr>
            <w:tcW w:w="144" w:type="pct"/>
            <w:gridSpan w:val="2"/>
          </w:tcPr>
          <w:p w14:paraId="4C7A1A8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4F7D378F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188,412</w:t>
            </w:r>
          </w:p>
        </w:tc>
        <w:tc>
          <w:tcPr>
            <w:tcW w:w="144" w:type="pct"/>
          </w:tcPr>
          <w:p w14:paraId="1C2DB8C2" w14:textId="4D8D79A1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3D5FE8F1" w:rsidR="009C1AF1" w:rsidRPr="000E7AEB" w:rsidRDefault="00960C46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213,13</w:t>
            </w:r>
            <w:r w:rsidR="00B22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59E683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285AE496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156,804</w:t>
            </w:r>
          </w:p>
        </w:tc>
      </w:tr>
      <w:tr w:rsidR="009C1AF1" w:rsidRPr="000E7AEB" w14:paraId="3F05CCA4" w14:textId="77777777" w:rsidTr="00C353CC">
        <w:tc>
          <w:tcPr>
            <w:tcW w:w="2268" w:type="pct"/>
          </w:tcPr>
          <w:p w14:paraId="6EE41D13" w14:textId="5047840C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03C5165" w14:textId="1F6170CC" w:rsidR="009C1AF1" w:rsidRPr="000E7AEB" w:rsidRDefault="006728EE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728E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980,634</w:t>
            </w:r>
          </w:p>
        </w:tc>
        <w:tc>
          <w:tcPr>
            <w:tcW w:w="144" w:type="pct"/>
            <w:gridSpan w:val="2"/>
          </w:tcPr>
          <w:p w14:paraId="650B7451" w14:textId="77777777" w:rsidR="009C1AF1" w:rsidRPr="000E7AEB" w:rsidRDefault="009C1AF1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37A4576" w14:textId="2F228490" w:rsidR="009C1AF1" w:rsidRPr="00C353CC" w:rsidRDefault="009C1AF1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353C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752,022</w:t>
            </w:r>
          </w:p>
        </w:tc>
        <w:tc>
          <w:tcPr>
            <w:tcW w:w="144" w:type="pct"/>
          </w:tcPr>
          <w:p w14:paraId="04C760EA" w14:textId="45418590" w:rsidR="009C1AF1" w:rsidRPr="00C353CC" w:rsidRDefault="009C1AF1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FDDA874" w14:textId="58BCDEA2" w:rsidR="009C1AF1" w:rsidRPr="00C353CC" w:rsidRDefault="0074310F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74310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997,00</w:t>
            </w:r>
            <w:r w:rsidR="00B22E0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59453DE" w14:textId="77777777" w:rsidR="009C1AF1" w:rsidRPr="00C353CC" w:rsidRDefault="009C1AF1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6622A83" w14:textId="30D01723" w:rsidR="009C1AF1" w:rsidRPr="00C353CC" w:rsidRDefault="009C1AF1" w:rsidP="00C3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353C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769,525</w:t>
            </w:r>
          </w:p>
        </w:tc>
      </w:tr>
      <w:tr w:rsidR="009C1AF1" w:rsidRPr="000E7AEB" w14:paraId="587B8BD1" w14:textId="77777777" w:rsidTr="00070A79">
        <w:tc>
          <w:tcPr>
            <w:tcW w:w="2268" w:type="pct"/>
          </w:tcPr>
          <w:p w14:paraId="7B9DF234" w14:textId="3ACE536E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A6100" w14:textId="0B3A9C6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5D725" w14:textId="675DCC0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9C1AF1" w:rsidRPr="000E7AEB" w14:paraId="6B92D775" w14:textId="77777777" w:rsidTr="00811CFB">
        <w:tc>
          <w:tcPr>
            <w:tcW w:w="2268" w:type="pct"/>
          </w:tcPr>
          <w:p w14:paraId="2E70DF26" w14:textId="38AB2595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639CE98D" w:rsidR="009C1AF1" w:rsidRPr="00D67E21" w:rsidRDefault="00560EC5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130</w:t>
            </w:r>
          </w:p>
        </w:tc>
        <w:tc>
          <w:tcPr>
            <w:tcW w:w="144" w:type="pct"/>
            <w:gridSpan w:val="2"/>
          </w:tcPr>
          <w:p w14:paraId="5A6208AB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37271" w14:textId="6AE2C630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  <w:tc>
          <w:tcPr>
            <w:tcW w:w="144" w:type="pct"/>
          </w:tcPr>
          <w:p w14:paraId="7F7A4F95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C151F" w14:textId="155432A7" w:rsidR="009C1AF1" w:rsidRPr="00D67E21" w:rsidRDefault="00EE71C7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noProof/>
                <w:sz w:val="30"/>
                <w:szCs w:val="30"/>
              </w:rPr>
              <w:t>130</w:t>
            </w:r>
          </w:p>
        </w:tc>
        <w:tc>
          <w:tcPr>
            <w:tcW w:w="146" w:type="pct"/>
          </w:tcPr>
          <w:p w14:paraId="0BD301D5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8FA0B5E" w14:textId="0EAAF18C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</w:tr>
      <w:tr w:rsidR="009C1AF1" w:rsidRPr="000E7AEB" w14:paraId="0642BFB4" w14:textId="77777777" w:rsidTr="00811CFB">
        <w:tc>
          <w:tcPr>
            <w:tcW w:w="2268" w:type="pct"/>
          </w:tcPr>
          <w:p w14:paraId="78B91A97" w14:textId="19FE133C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6C384E93" w:rsidR="009C1AF1" w:rsidRPr="00D67E21" w:rsidRDefault="008C389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(9)</w:t>
            </w:r>
          </w:p>
        </w:tc>
        <w:tc>
          <w:tcPr>
            <w:tcW w:w="144" w:type="pct"/>
            <w:gridSpan w:val="2"/>
          </w:tcPr>
          <w:p w14:paraId="196DCC9D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44F66FF" w14:textId="7E4DFE53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152F14D0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3E30AD" w14:textId="7197A646" w:rsidR="009C1AF1" w:rsidRPr="00D67E21" w:rsidRDefault="00EE71C7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noProof/>
                <w:sz w:val="30"/>
                <w:szCs w:val="30"/>
              </w:rPr>
              <w:t>(9)</w:t>
            </w:r>
          </w:p>
        </w:tc>
        <w:tc>
          <w:tcPr>
            <w:tcW w:w="146" w:type="pct"/>
          </w:tcPr>
          <w:p w14:paraId="4EDE30C4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01B9D4" w14:textId="7E67D73D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9C1AF1" w:rsidRPr="000E7AEB" w14:paraId="12AB59DC" w14:textId="77777777" w:rsidTr="00811CFB">
        <w:tc>
          <w:tcPr>
            <w:tcW w:w="2268" w:type="pct"/>
          </w:tcPr>
          <w:p w14:paraId="59F042E9" w14:textId="7BE6694A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43C7C6" w14:textId="5927CFD6" w:rsidR="009C1AF1" w:rsidRPr="00D67E21" w:rsidRDefault="008C389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121</w:t>
            </w:r>
          </w:p>
        </w:tc>
        <w:tc>
          <w:tcPr>
            <w:tcW w:w="144" w:type="pct"/>
            <w:gridSpan w:val="2"/>
          </w:tcPr>
          <w:p w14:paraId="5053DCAF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C45F2D3" w14:textId="7C92292D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  <w:tc>
          <w:tcPr>
            <w:tcW w:w="144" w:type="pct"/>
          </w:tcPr>
          <w:p w14:paraId="62816CE8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A3BDB79" w14:textId="668D20B7" w:rsidR="009C1AF1" w:rsidRPr="00D67E21" w:rsidRDefault="000E23D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121</w:t>
            </w:r>
          </w:p>
        </w:tc>
        <w:tc>
          <w:tcPr>
            <w:tcW w:w="146" w:type="pct"/>
          </w:tcPr>
          <w:p w14:paraId="055F669C" w14:textId="77777777" w:rsidR="009C1AF1" w:rsidRPr="00A9120A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7F0243F" w14:textId="0AA7483B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9120A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</w:tr>
      <w:tr w:rsidR="009C1AF1" w:rsidRPr="000E7AEB" w14:paraId="656F1F71" w14:textId="77777777" w:rsidTr="00811CFB">
        <w:tc>
          <w:tcPr>
            <w:tcW w:w="2268" w:type="pct"/>
          </w:tcPr>
          <w:p w14:paraId="553662FB" w14:textId="2FAB4841" w:rsidR="009C1AF1" w:rsidRPr="000E7AEB" w:rsidRDefault="009C1AF1" w:rsidP="009C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28027F4" w14:textId="675D2E17" w:rsidR="009C1AF1" w:rsidRPr="00D67E21" w:rsidRDefault="008C3898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897D48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A97EB21" w14:textId="0E42AEDE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51241EC3" w14:textId="77777777" w:rsidR="009C1AF1" w:rsidRPr="00D67E21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1BD0D82" w14:textId="4F2CED83" w:rsidR="009C1AF1" w:rsidRPr="00D67E21" w:rsidRDefault="000E23DC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BC18ED" w14:textId="77777777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7154118" w14:textId="4E8AAC04" w:rsidR="009C1AF1" w:rsidRPr="000E7AEB" w:rsidRDefault="009C1AF1" w:rsidP="009C1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4F5689" w:rsidRPr="000E7AEB" w14:paraId="281FE418" w14:textId="77777777" w:rsidTr="00811CFB">
        <w:tc>
          <w:tcPr>
            <w:tcW w:w="2268" w:type="pct"/>
          </w:tcPr>
          <w:p w14:paraId="2F72E87D" w14:textId="05B24A58" w:rsidR="004F5689" w:rsidRPr="000E7AEB" w:rsidRDefault="004F5689" w:rsidP="004F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79" w:type="pct"/>
          </w:tcPr>
          <w:p w14:paraId="664DDB13" w14:textId="03485D3A" w:rsidR="004F5689" w:rsidRPr="00D67E21" w:rsidRDefault="009412DF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9412DF">
              <w:rPr>
                <w:rFonts w:ascii="Angsana New" w:hAnsi="Angsana New" w:cs="Angsana New"/>
                <w:noProof/>
                <w:sz w:val="30"/>
                <w:szCs w:val="30"/>
              </w:rPr>
              <w:t>75,506</w:t>
            </w:r>
          </w:p>
        </w:tc>
        <w:tc>
          <w:tcPr>
            <w:tcW w:w="144" w:type="pct"/>
            <w:gridSpan w:val="2"/>
          </w:tcPr>
          <w:p w14:paraId="53DA55AC" w14:textId="77777777" w:rsidR="004F5689" w:rsidRPr="00D67E21" w:rsidRDefault="004F5689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A15854B" w14:textId="0DA744D1" w:rsidR="004F5689" w:rsidRPr="00D67E21" w:rsidRDefault="004F5689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49,233</w:t>
            </w:r>
          </w:p>
        </w:tc>
        <w:tc>
          <w:tcPr>
            <w:tcW w:w="144" w:type="pct"/>
          </w:tcPr>
          <w:p w14:paraId="26A777F9" w14:textId="77777777" w:rsidR="004F5689" w:rsidRPr="00D67E21" w:rsidRDefault="004F5689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B24A53" w14:textId="73B424BE" w:rsidR="004F5689" w:rsidRPr="00D67E21" w:rsidRDefault="001A2590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A2590">
              <w:rPr>
                <w:rFonts w:asciiTheme="majorBidi" w:hAnsiTheme="majorBidi" w:cstheme="majorBidi"/>
                <w:noProof/>
                <w:sz w:val="30"/>
                <w:szCs w:val="30"/>
              </w:rPr>
              <w:t>73,88</w:t>
            </w:r>
            <w:r w:rsidR="00E9165B"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FDA14D7" w14:textId="77777777" w:rsidR="004F5689" w:rsidRPr="000E7AEB" w:rsidRDefault="004F5689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C5E48E8" w14:textId="4E59FCE0" w:rsidR="004F5689" w:rsidRPr="000E7AEB" w:rsidRDefault="004F5689" w:rsidP="004F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47,537</w:t>
            </w:r>
          </w:p>
        </w:tc>
      </w:tr>
      <w:tr w:rsidR="00AD6199" w:rsidRPr="000E7AEB" w14:paraId="7408BB9E" w14:textId="77777777" w:rsidTr="00811CFB">
        <w:tc>
          <w:tcPr>
            <w:tcW w:w="2268" w:type="pct"/>
          </w:tcPr>
          <w:p w14:paraId="0FD21931" w14:textId="5B811CBE" w:rsidR="00AD6199" w:rsidRPr="000E7AEB" w:rsidRDefault="00AD6199" w:rsidP="00A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0A1D2B98" w14:textId="03388CF4" w:rsidR="00AD6199" w:rsidRPr="009412DF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8484A">
              <w:rPr>
                <w:rFonts w:ascii="Angsana New" w:hAnsi="Angsana New" w:cs="Angsana New"/>
                <w:noProof/>
                <w:sz w:val="30"/>
                <w:szCs w:val="30"/>
              </w:rPr>
              <w:t>8,63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1C1E21F0" w14:textId="77777777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B08C51C" w14:textId="2B841DA5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44" w:type="pct"/>
          </w:tcPr>
          <w:p w14:paraId="2A7EA39B" w14:textId="77777777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7574261" w14:textId="067214D8" w:rsidR="00AD6199" w:rsidRPr="001A2590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B8484A">
              <w:rPr>
                <w:rFonts w:asciiTheme="majorBidi" w:hAnsiTheme="majorBidi" w:cstheme="majorBidi"/>
                <w:noProof/>
                <w:sz w:val="30"/>
                <w:szCs w:val="30"/>
              </w:rPr>
              <w:t>8,63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99A719B" w14:textId="77777777" w:rsidR="00AD6199" w:rsidRPr="000E7AEB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053681" w14:textId="61965B0A" w:rsidR="00AD6199" w:rsidRPr="000E7AEB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</w:tr>
      <w:tr w:rsidR="00AD6199" w:rsidRPr="000E7AEB" w14:paraId="558B3C64" w14:textId="77777777" w:rsidTr="00811CFB">
        <w:tc>
          <w:tcPr>
            <w:tcW w:w="2268" w:type="pct"/>
          </w:tcPr>
          <w:p w14:paraId="66AD88F3" w14:textId="5DBB4947" w:rsidR="00AD6199" w:rsidRPr="000E7AEB" w:rsidRDefault="00AD6199" w:rsidP="00A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79" w:type="pct"/>
          </w:tcPr>
          <w:p w14:paraId="2A6BD062" w14:textId="74F703C1" w:rsidR="00AD6199" w:rsidRPr="00B8484A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16BBB">
              <w:rPr>
                <w:rFonts w:ascii="Angsana New" w:hAnsi="Angsana New" w:cs="Angsana New"/>
                <w:noProof/>
                <w:sz w:val="30"/>
                <w:szCs w:val="30"/>
              </w:rPr>
              <w:t>6,331</w:t>
            </w:r>
          </w:p>
        </w:tc>
        <w:tc>
          <w:tcPr>
            <w:tcW w:w="144" w:type="pct"/>
            <w:gridSpan w:val="2"/>
          </w:tcPr>
          <w:p w14:paraId="05260DFB" w14:textId="77777777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FF30983" w14:textId="4357F095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E21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D67E2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D67E21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D67E21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9C0AA53" w14:textId="77777777" w:rsidR="00AD6199" w:rsidRPr="00D67E21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F5313C8" w14:textId="1FB56C82" w:rsidR="00AD6199" w:rsidRPr="00B8484A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16BBB">
              <w:rPr>
                <w:rFonts w:asciiTheme="majorBidi" w:hAnsiTheme="majorBidi" w:cstheme="majorBidi"/>
                <w:noProof/>
                <w:sz w:val="30"/>
                <w:szCs w:val="30"/>
              </w:rPr>
              <w:t>5,929</w:t>
            </w:r>
          </w:p>
        </w:tc>
        <w:tc>
          <w:tcPr>
            <w:tcW w:w="146" w:type="pct"/>
          </w:tcPr>
          <w:p w14:paraId="312AD37F" w14:textId="77777777" w:rsidR="00AD6199" w:rsidRPr="000E7AEB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008215" w14:textId="0E106BAE" w:rsidR="00AD6199" w:rsidRPr="000E7AEB" w:rsidRDefault="00AD6199" w:rsidP="00A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</w:tr>
      <w:tr w:rsidR="001F731D" w:rsidRPr="000E7AEB" w14:paraId="24ACC902" w14:textId="77777777" w:rsidTr="00811CFB">
        <w:tc>
          <w:tcPr>
            <w:tcW w:w="2268" w:type="pct"/>
          </w:tcPr>
          <w:p w14:paraId="65247EA8" w14:textId="57FD4F8D" w:rsidR="001F731D" w:rsidRPr="000E7AEB" w:rsidRDefault="001F731D" w:rsidP="001F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441BF2EF" w14:textId="6EC3DCE5" w:rsidR="001F731D" w:rsidRPr="00516BB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7F4396FC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F042B6B" w14:textId="72217078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3E029B09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28915" w14:textId="278FDE8F" w:rsidR="001F731D" w:rsidRPr="00516BB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4D5191D1" w14:textId="77777777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D53D8B0" w14:textId="5C8BEEC1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</w:tr>
      <w:tr w:rsidR="001F731D" w:rsidRPr="000E7AEB" w14:paraId="617DCF40" w14:textId="77777777" w:rsidTr="00811CFB">
        <w:tc>
          <w:tcPr>
            <w:tcW w:w="2268" w:type="pct"/>
          </w:tcPr>
          <w:p w14:paraId="289DDCBB" w14:textId="5C4B33CF" w:rsidR="001F731D" w:rsidRPr="001E6D3A" w:rsidRDefault="001F731D" w:rsidP="001F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6D3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B29AB07" w14:textId="78713FB3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654</w:t>
            </w:r>
          </w:p>
        </w:tc>
        <w:tc>
          <w:tcPr>
            <w:tcW w:w="144" w:type="pct"/>
            <w:gridSpan w:val="2"/>
          </w:tcPr>
          <w:p w14:paraId="1893151F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D9DF71D" w14:textId="07BE88CE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101DFDDD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9A0B118" w14:textId="7AA8B215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39</w:t>
            </w:r>
          </w:p>
        </w:tc>
        <w:tc>
          <w:tcPr>
            <w:tcW w:w="146" w:type="pct"/>
          </w:tcPr>
          <w:p w14:paraId="54B6CD32" w14:textId="77777777" w:rsidR="001F731D" w:rsidRPr="001E6D3A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3EACB16" w14:textId="2A4E8D14" w:rsidR="001F731D" w:rsidRPr="001E6D3A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1F731D" w:rsidRPr="000E7AEB" w14:paraId="2273911D" w14:textId="77777777" w:rsidTr="00811CFB">
        <w:tc>
          <w:tcPr>
            <w:tcW w:w="2268" w:type="pct"/>
          </w:tcPr>
          <w:p w14:paraId="530172C7" w14:textId="6821EB03" w:rsidR="001F731D" w:rsidRPr="000E7AEB" w:rsidRDefault="001F731D" w:rsidP="001F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768FCFB8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A744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97,4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1B699C63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4B9126EA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189,033</w:t>
            </w:r>
          </w:p>
        </w:tc>
        <w:tc>
          <w:tcPr>
            <w:tcW w:w="144" w:type="pct"/>
          </w:tcPr>
          <w:p w14:paraId="6E636C83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C5AA" w14:textId="7F548D4C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300CD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95,36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119F022" w14:textId="77777777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24EA87A3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186,997</w:t>
            </w:r>
          </w:p>
        </w:tc>
      </w:tr>
      <w:tr w:rsidR="001F731D" w:rsidRPr="000E7AEB" w14:paraId="49CA0102" w14:textId="77777777" w:rsidTr="00811CFB">
        <w:trPr>
          <w:trHeight w:val="20"/>
        </w:trPr>
        <w:tc>
          <w:tcPr>
            <w:tcW w:w="2268" w:type="pct"/>
          </w:tcPr>
          <w:p w14:paraId="10BE2292" w14:textId="77777777" w:rsidR="001F731D" w:rsidRPr="00811CFB" w:rsidRDefault="001F731D" w:rsidP="001F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66C8D71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1A3F3BA" w14:textId="77777777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F731D" w:rsidRPr="000E7AEB" w14:paraId="694A5261" w14:textId="77777777" w:rsidTr="00811CFB">
        <w:tc>
          <w:tcPr>
            <w:tcW w:w="2268" w:type="pct"/>
          </w:tcPr>
          <w:p w14:paraId="5FC12EB2" w14:textId="5B93CBBA" w:rsidR="001F731D" w:rsidRPr="000E7AEB" w:rsidRDefault="001F731D" w:rsidP="001F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2C469184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1,078,044</w:t>
            </w:r>
          </w:p>
        </w:tc>
        <w:tc>
          <w:tcPr>
            <w:tcW w:w="144" w:type="pct"/>
            <w:gridSpan w:val="2"/>
          </w:tcPr>
          <w:p w14:paraId="79756AD4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8904798" w14:textId="72D731A9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D6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941,055</w:t>
            </w:r>
          </w:p>
        </w:tc>
        <w:tc>
          <w:tcPr>
            <w:tcW w:w="144" w:type="pct"/>
          </w:tcPr>
          <w:p w14:paraId="4217605F" w14:textId="7777777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65800C07" w:rsidR="001F731D" w:rsidRPr="00D67E21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1,092,371</w:t>
            </w:r>
          </w:p>
        </w:tc>
        <w:tc>
          <w:tcPr>
            <w:tcW w:w="146" w:type="pct"/>
          </w:tcPr>
          <w:p w14:paraId="3C47F0B5" w14:textId="77777777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EEA3043" w14:textId="586BF1DB" w:rsidR="001F731D" w:rsidRPr="000E7AEB" w:rsidRDefault="001F731D" w:rsidP="001F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956,522</w:t>
            </w:r>
          </w:p>
        </w:tc>
      </w:tr>
    </w:tbl>
    <w:p w14:paraId="63D16BB9" w14:textId="77777777" w:rsidR="002B15CB" w:rsidRDefault="002B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0E7AEB" w14:paraId="5BA90DFE" w14:textId="77777777">
        <w:tc>
          <w:tcPr>
            <w:tcW w:w="2267" w:type="pct"/>
          </w:tcPr>
          <w:p w14:paraId="73DB4A3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0E7AEB" w14:paraId="3BD69689" w14:textId="77777777">
        <w:tc>
          <w:tcPr>
            <w:tcW w:w="2267" w:type="pct"/>
          </w:tcPr>
          <w:p w14:paraId="7F8AAA7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E61" w:rsidRPr="000E7AEB" w14:paraId="26D4EB55" w14:textId="77777777">
        <w:tc>
          <w:tcPr>
            <w:tcW w:w="2267" w:type="pct"/>
          </w:tcPr>
          <w:p w14:paraId="3259DFAF" w14:textId="4CC1F210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3CE71537" w14:textId="6703D8A6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825B44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731E98C1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CCC786D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13F7E4D5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3695EA3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695C6FBE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0E7AEB" w14:paraId="536C8A37" w14:textId="77777777">
        <w:tc>
          <w:tcPr>
            <w:tcW w:w="2267" w:type="pct"/>
          </w:tcPr>
          <w:p w14:paraId="5154F053" w14:textId="77777777" w:rsidR="00DD0859" w:rsidRPr="000E7AEB" w:rsidRDefault="00DD0859" w:rsidP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E61" w:rsidRPr="000E7AEB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7280C93C" w:rsidR="00432E61" w:rsidRPr="000E7AEB" w:rsidRDefault="00524D73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60F01C0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23111AF9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4" w:type="pct"/>
          </w:tcPr>
          <w:p w14:paraId="2205584E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6191574D" w:rsidR="00432E61" w:rsidRPr="000E7AEB" w:rsidRDefault="0006775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565905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04CEBA5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432E61" w:rsidRPr="000E7AEB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73303F15" w:rsidR="00432E61" w:rsidRPr="000E7AEB" w:rsidRDefault="0006775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C6E80C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624481EB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14:paraId="5A62B005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4E18A436" w:rsidR="00432E61" w:rsidRPr="000E7AEB" w:rsidRDefault="00DE6EC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4D7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B7FF26F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09CF5993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(440)</w:t>
            </w:r>
          </w:p>
        </w:tc>
      </w:tr>
      <w:tr w:rsidR="00432E61" w:rsidRPr="000E7AEB" w14:paraId="0685ABBE" w14:textId="77777777" w:rsidTr="0059331A">
        <w:trPr>
          <w:trHeight w:val="281"/>
        </w:trPr>
        <w:tc>
          <w:tcPr>
            <w:tcW w:w="2267" w:type="pct"/>
          </w:tcPr>
          <w:p w14:paraId="1B582D51" w14:textId="208203CF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</w:tcPr>
          <w:p w14:paraId="20CF2C9B" w14:textId="1CF0EBC3" w:rsidR="00432E61" w:rsidRPr="000E7AEB" w:rsidRDefault="0006775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EF0848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1D810E" w14:textId="79390ECD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15ECDA3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7B570D" w14:textId="1FCF1F68" w:rsidR="00432E61" w:rsidRPr="000E7AEB" w:rsidRDefault="0006775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C771FA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6C5F03" w14:textId="72AC1831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414D9F60" w14:textId="77777777" w:rsidR="0048310C" w:rsidRDefault="0048310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123BB3FA" w14:textId="77777777" w:rsidR="0041312B" w:rsidRDefault="0041312B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37D3F9C1" w14:textId="77777777" w:rsidR="0041312B" w:rsidRDefault="0041312B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5E3B11CC" w14:textId="77777777" w:rsidR="0041312B" w:rsidRDefault="0041312B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47C2AB73" w14:textId="77777777" w:rsidR="00C353CC" w:rsidRDefault="00C353C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6A3471C6" w14:textId="77777777" w:rsidR="00C353CC" w:rsidRDefault="00C353C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377ACD1F" w14:textId="77777777" w:rsidR="00C353CC" w:rsidRPr="000E7AEB" w:rsidRDefault="00C353C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6C94B321" w14:textId="73930D22" w:rsidR="00DB542B" w:rsidRPr="000E7AEB" w:rsidRDefault="00BB6BC0" w:rsidP="00DB542B">
      <w:pPr>
        <w:pStyle w:val="BodyText2"/>
        <w:numPr>
          <w:ilvl w:val="0"/>
          <w:numId w:val="5"/>
        </w:numPr>
        <w:ind w:left="540" w:right="2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6F5156AD" w14:textId="7E846F17" w:rsidR="00DB542B" w:rsidRPr="000E7AEB" w:rsidRDefault="00DB542B" w:rsidP="00DB54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98C5C01" w14:textId="77777777">
        <w:tc>
          <w:tcPr>
            <w:tcW w:w="2267" w:type="pct"/>
          </w:tcPr>
          <w:p w14:paraId="1E771878" w14:textId="77777777" w:rsidR="00DB542B" w:rsidRPr="000E7AEB" w:rsidRDefault="00DB54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59F2838A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47AD3E11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5C32F275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2E61" w:rsidRPr="000E7AEB" w14:paraId="2D30AAE1" w14:textId="77777777">
        <w:tc>
          <w:tcPr>
            <w:tcW w:w="2267" w:type="pct"/>
          </w:tcPr>
          <w:p w14:paraId="08B2629D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E7DE91E" w14:textId="12211975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</w:tcPr>
          <w:p w14:paraId="7F64F3B2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EE5DEA9" w14:textId="3155842C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39BE1EC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E36DD1E" w14:textId="70DC06DA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19CDC58E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20A398" w14:textId="05D751E9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32E61" w:rsidRPr="000E7AEB" w14:paraId="12A39783" w14:textId="77777777">
        <w:tc>
          <w:tcPr>
            <w:tcW w:w="2267" w:type="pct"/>
          </w:tcPr>
          <w:p w14:paraId="3F18371B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F06D795" w14:textId="5F9C0F76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48941A0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0A77072" w14:textId="78A80DCD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291664F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0EB494" w14:textId="7520B6F2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42324282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2E41EB" w14:textId="30A0A74D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2E61" w:rsidRPr="000E7AEB" w14:paraId="4AA8E537" w14:textId="77777777">
        <w:tc>
          <w:tcPr>
            <w:tcW w:w="2267" w:type="pct"/>
          </w:tcPr>
          <w:p w14:paraId="28F8267A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2E8DE67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E61" w:rsidRPr="000E7AEB" w14:paraId="16F35033" w14:textId="77777777">
        <w:tc>
          <w:tcPr>
            <w:tcW w:w="2267" w:type="pct"/>
          </w:tcPr>
          <w:p w14:paraId="4C6E59FA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</w:tcPr>
          <w:p w14:paraId="407EB458" w14:textId="6DCB8D18" w:rsidR="00432E61" w:rsidRPr="004F353B" w:rsidRDefault="000F704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F704C">
              <w:rPr>
                <w:rFonts w:asciiTheme="majorBidi" w:hAnsiTheme="majorBidi" w:cstheme="majorBidi"/>
                <w:sz w:val="30"/>
                <w:szCs w:val="30"/>
              </w:rPr>
              <w:t>554,028</w:t>
            </w:r>
          </w:p>
        </w:tc>
        <w:tc>
          <w:tcPr>
            <w:tcW w:w="144" w:type="pct"/>
            <w:gridSpan w:val="2"/>
          </w:tcPr>
          <w:p w14:paraId="57D97CB8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27622" w14:textId="46B8271A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504,491</w:t>
            </w:r>
          </w:p>
        </w:tc>
        <w:tc>
          <w:tcPr>
            <w:tcW w:w="144" w:type="pct"/>
          </w:tcPr>
          <w:p w14:paraId="06CAE7A6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12570FF" w14:textId="4ED66B05" w:rsidR="00432E61" w:rsidRPr="003C71EC" w:rsidRDefault="00F561CE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61CE">
              <w:rPr>
                <w:rFonts w:asciiTheme="majorBidi" w:hAnsiTheme="majorBidi" w:cstheme="majorBidi"/>
                <w:sz w:val="30"/>
                <w:szCs w:val="30"/>
              </w:rPr>
              <w:t>541,580</w:t>
            </w:r>
          </w:p>
        </w:tc>
        <w:tc>
          <w:tcPr>
            <w:tcW w:w="146" w:type="pct"/>
          </w:tcPr>
          <w:p w14:paraId="046CA82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7AA406" w14:textId="10D853CB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495,861</w:t>
            </w:r>
          </w:p>
        </w:tc>
      </w:tr>
      <w:tr w:rsidR="00432E61" w:rsidRPr="000E7AEB" w14:paraId="784AE712" w14:textId="77777777">
        <w:tc>
          <w:tcPr>
            <w:tcW w:w="2267" w:type="pct"/>
          </w:tcPr>
          <w:p w14:paraId="0F587C16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</w:tcPr>
          <w:p w14:paraId="509D1D60" w14:textId="3A4F6DE5" w:rsidR="00432E61" w:rsidRPr="008C0490" w:rsidRDefault="00CC17BA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17BA">
              <w:rPr>
                <w:rFonts w:asciiTheme="majorBidi" w:hAnsiTheme="majorBidi" w:cstheme="majorBidi"/>
                <w:sz w:val="30"/>
                <w:szCs w:val="30"/>
              </w:rPr>
              <w:t>1,046,251</w:t>
            </w:r>
          </w:p>
        </w:tc>
        <w:tc>
          <w:tcPr>
            <w:tcW w:w="144" w:type="pct"/>
            <w:gridSpan w:val="2"/>
          </w:tcPr>
          <w:p w14:paraId="367CCD5C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F01F5" w14:textId="3F59A946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714,375</w:t>
            </w:r>
          </w:p>
        </w:tc>
        <w:tc>
          <w:tcPr>
            <w:tcW w:w="144" w:type="pct"/>
          </w:tcPr>
          <w:p w14:paraId="425B1568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5104EF" w14:textId="454DE308" w:rsidR="00432E61" w:rsidRPr="003C71EC" w:rsidRDefault="007563A9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63A9">
              <w:rPr>
                <w:rFonts w:asciiTheme="majorBidi" w:hAnsiTheme="majorBidi" w:cstheme="majorBidi"/>
                <w:sz w:val="30"/>
                <w:szCs w:val="30"/>
              </w:rPr>
              <w:t>976,499</w:t>
            </w:r>
          </w:p>
        </w:tc>
        <w:tc>
          <w:tcPr>
            <w:tcW w:w="146" w:type="pct"/>
          </w:tcPr>
          <w:p w14:paraId="2E37099C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7875C6" w14:textId="03C8F0B3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647,153</w:t>
            </w:r>
          </w:p>
        </w:tc>
      </w:tr>
      <w:tr w:rsidR="00432E61" w:rsidRPr="000E7AEB" w14:paraId="37F22AD9" w14:textId="77777777">
        <w:tc>
          <w:tcPr>
            <w:tcW w:w="2267" w:type="pct"/>
          </w:tcPr>
          <w:p w14:paraId="6C8F9BF1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7" w:type="pct"/>
          </w:tcPr>
          <w:p w14:paraId="5C5E56DF" w14:textId="2D14B643" w:rsidR="00432E61" w:rsidRPr="008C0490" w:rsidRDefault="00576B63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0490">
              <w:rPr>
                <w:rFonts w:asciiTheme="majorBidi" w:hAnsiTheme="majorBidi" w:cstheme="majorBidi"/>
                <w:sz w:val="30"/>
                <w:szCs w:val="30"/>
              </w:rPr>
              <w:t>42,229</w:t>
            </w:r>
          </w:p>
        </w:tc>
        <w:tc>
          <w:tcPr>
            <w:tcW w:w="144" w:type="pct"/>
            <w:gridSpan w:val="2"/>
          </w:tcPr>
          <w:p w14:paraId="2A379FA0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38535" w14:textId="39233B39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38,032</w:t>
            </w:r>
          </w:p>
        </w:tc>
        <w:tc>
          <w:tcPr>
            <w:tcW w:w="144" w:type="pct"/>
          </w:tcPr>
          <w:p w14:paraId="434A120D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A367B9" w14:textId="18D9BE7A" w:rsidR="00432E61" w:rsidRPr="003C71EC" w:rsidRDefault="003E5C43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71EC">
              <w:rPr>
                <w:rFonts w:asciiTheme="majorBidi" w:hAnsiTheme="majorBidi" w:cstheme="majorBidi"/>
                <w:sz w:val="30"/>
                <w:szCs w:val="30"/>
              </w:rPr>
              <w:t>40,680</w:t>
            </w:r>
          </w:p>
        </w:tc>
        <w:tc>
          <w:tcPr>
            <w:tcW w:w="146" w:type="pct"/>
          </w:tcPr>
          <w:p w14:paraId="16CEE65F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688CE7" w14:textId="69D9C794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36,724</w:t>
            </w:r>
          </w:p>
        </w:tc>
      </w:tr>
      <w:tr w:rsidR="00432E61" w:rsidRPr="000E7AEB" w14:paraId="03384ED5" w14:textId="77777777">
        <w:tc>
          <w:tcPr>
            <w:tcW w:w="2267" w:type="pct"/>
          </w:tcPr>
          <w:p w14:paraId="606291C2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7EB1E4" w14:textId="6F7CAA2C" w:rsidR="00432E61" w:rsidRPr="008C0490" w:rsidRDefault="00576B63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0490">
              <w:rPr>
                <w:rFonts w:asciiTheme="majorBidi" w:hAnsiTheme="majorBidi" w:cstheme="majorBidi"/>
                <w:sz w:val="30"/>
                <w:szCs w:val="30"/>
              </w:rPr>
              <w:t>88,440</w:t>
            </w:r>
          </w:p>
        </w:tc>
        <w:tc>
          <w:tcPr>
            <w:tcW w:w="144" w:type="pct"/>
            <w:gridSpan w:val="2"/>
          </w:tcPr>
          <w:p w14:paraId="577B5FAD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12669C" w14:textId="0C5EB5F8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284,356</w:t>
            </w:r>
          </w:p>
        </w:tc>
        <w:tc>
          <w:tcPr>
            <w:tcW w:w="144" w:type="pct"/>
          </w:tcPr>
          <w:p w14:paraId="63F744B0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01301DC" w14:textId="031612E8" w:rsidR="00432E61" w:rsidRPr="003C71EC" w:rsidRDefault="0046693E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93E">
              <w:rPr>
                <w:rFonts w:asciiTheme="majorBidi" w:hAnsiTheme="majorBidi" w:cstheme="majorBidi"/>
                <w:sz w:val="30"/>
                <w:szCs w:val="30"/>
              </w:rPr>
              <w:t>88,440</w:t>
            </w:r>
          </w:p>
        </w:tc>
        <w:tc>
          <w:tcPr>
            <w:tcW w:w="146" w:type="pct"/>
          </w:tcPr>
          <w:p w14:paraId="143B1A4F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6D03D1" w14:textId="289E8BE5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284,357</w:t>
            </w:r>
          </w:p>
        </w:tc>
      </w:tr>
      <w:tr w:rsidR="00432E61" w:rsidRPr="000E7AEB" w14:paraId="64C55656" w14:textId="77777777">
        <w:tc>
          <w:tcPr>
            <w:tcW w:w="2267" w:type="pct"/>
          </w:tcPr>
          <w:p w14:paraId="2234F60E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4D04529" w14:textId="725AB186" w:rsidR="00432E61" w:rsidRPr="004F353B" w:rsidRDefault="006C2E9A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C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1,730,948</w:t>
            </w:r>
          </w:p>
        </w:tc>
        <w:tc>
          <w:tcPr>
            <w:tcW w:w="144" w:type="pct"/>
            <w:gridSpan w:val="2"/>
          </w:tcPr>
          <w:p w14:paraId="24FA3114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9976C" w14:textId="205995D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1,541,254</w:t>
            </w:r>
          </w:p>
        </w:tc>
        <w:tc>
          <w:tcPr>
            <w:tcW w:w="144" w:type="pct"/>
          </w:tcPr>
          <w:p w14:paraId="1572C4D5" w14:textId="77777777" w:rsidR="00432E61" w:rsidRPr="001E6D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F5D480" w14:textId="64D5613D" w:rsidR="00432E61" w:rsidRPr="003C71EC" w:rsidRDefault="008837FC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1,647,199</w:t>
            </w:r>
          </w:p>
        </w:tc>
        <w:tc>
          <w:tcPr>
            <w:tcW w:w="146" w:type="pct"/>
          </w:tcPr>
          <w:p w14:paraId="67E62A62" w14:textId="48BFA84D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F4E36C" w14:textId="65DE11B0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1,464,095</w:t>
            </w:r>
          </w:p>
        </w:tc>
      </w:tr>
      <w:tr w:rsidR="00432E61" w:rsidRPr="000E7AEB" w14:paraId="4CD4F113" w14:textId="77777777" w:rsidTr="00967B90">
        <w:tc>
          <w:tcPr>
            <w:tcW w:w="2267" w:type="pct"/>
          </w:tcPr>
          <w:p w14:paraId="018E129D" w14:textId="4A388E32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ค่าเผื่อการปรับลดมูลค่าเป็น</w:t>
            </w:r>
          </w:p>
          <w:p w14:paraId="426CBDB1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B60872" w14:textId="77777777" w:rsidR="00D55128" w:rsidRDefault="00D55128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4F625" w14:textId="5303F6DA" w:rsidR="009E2643" w:rsidRPr="004F353B" w:rsidRDefault="00D55128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5128">
              <w:rPr>
                <w:rFonts w:asciiTheme="majorBidi" w:hAnsiTheme="majorBidi" w:cstheme="majorBidi"/>
                <w:sz w:val="30"/>
                <w:szCs w:val="30"/>
              </w:rPr>
              <w:t>(104,802)</w:t>
            </w:r>
          </w:p>
        </w:tc>
        <w:tc>
          <w:tcPr>
            <w:tcW w:w="144" w:type="pct"/>
            <w:gridSpan w:val="2"/>
          </w:tcPr>
          <w:p w14:paraId="0D63B3EC" w14:textId="77777777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4FA2D57" w14:textId="67E290CC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(99,043)</w:t>
            </w:r>
          </w:p>
        </w:tc>
        <w:tc>
          <w:tcPr>
            <w:tcW w:w="144" w:type="pct"/>
          </w:tcPr>
          <w:p w14:paraId="4CAA3CD2" w14:textId="77777777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08C3DD6" w14:textId="5DAB72BF" w:rsidR="00432E61" w:rsidRPr="004F353B" w:rsidRDefault="007C03CB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03CB">
              <w:rPr>
                <w:rFonts w:asciiTheme="majorBidi" w:hAnsiTheme="majorBidi" w:cstheme="majorBidi"/>
                <w:sz w:val="30"/>
                <w:szCs w:val="30"/>
              </w:rPr>
              <w:t>(100,948)</w:t>
            </w:r>
          </w:p>
        </w:tc>
        <w:tc>
          <w:tcPr>
            <w:tcW w:w="146" w:type="pct"/>
          </w:tcPr>
          <w:p w14:paraId="0F2D0AD8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E05BA9D" w14:textId="04B2DA90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(95,189)</w:t>
            </w:r>
          </w:p>
        </w:tc>
      </w:tr>
      <w:tr w:rsidR="00432E61" w:rsidRPr="000E7AEB" w14:paraId="3D52C0A4" w14:textId="77777777">
        <w:tc>
          <w:tcPr>
            <w:tcW w:w="2267" w:type="pct"/>
          </w:tcPr>
          <w:p w14:paraId="20315027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DCB160" w14:textId="40A7F611" w:rsidR="00432E61" w:rsidRPr="004F353B" w:rsidRDefault="00BC583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C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1,626,146</w:t>
            </w:r>
          </w:p>
        </w:tc>
        <w:tc>
          <w:tcPr>
            <w:tcW w:w="144" w:type="pct"/>
            <w:gridSpan w:val="2"/>
          </w:tcPr>
          <w:p w14:paraId="138D751D" w14:textId="77777777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4D286B8" w14:textId="6E73ECF5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1,442,211</w:t>
            </w:r>
          </w:p>
        </w:tc>
        <w:tc>
          <w:tcPr>
            <w:tcW w:w="144" w:type="pct"/>
          </w:tcPr>
          <w:p w14:paraId="0B8708A1" w14:textId="77777777" w:rsidR="00432E61" w:rsidRPr="008D5F3A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662BC6A" w14:textId="2C94FAC9" w:rsidR="00432E61" w:rsidRPr="004F353B" w:rsidRDefault="00D24586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24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1,546,251</w:t>
            </w:r>
          </w:p>
        </w:tc>
        <w:tc>
          <w:tcPr>
            <w:tcW w:w="146" w:type="pct"/>
          </w:tcPr>
          <w:p w14:paraId="24E303A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0EF827" w14:textId="0FBEDED9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1,368,906</w:t>
            </w:r>
          </w:p>
        </w:tc>
      </w:tr>
    </w:tbl>
    <w:p w14:paraId="2AB53091" w14:textId="594CB93E" w:rsidR="00DB542B" w:rsidRPr="000E7AEB" w:rsidRDefault="00DB542B" w:rsidP="00DB542B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345"/>
        <w:gridCol w:w="1007"/>
        <w:gridCol w:w="270"/>
        <w:gridCol w:w="1080"/>
        <w:gridCol w:w="274"/>
        <w:gridCol w:w="1067"/>
      </w:tblGrid>
      <w:tr w:rsidR="00530B28" w:rsidRPr="000E7AEB" w14:paraId="69406E20" w14:textId="77777777" w:rsidTr="5D5F4BE2">
        <w:tc>
          <w:tcPr>
            <w:tcW w:w="4253" w:type="dxa"/>
          </w:tcPr>
          <w:p w14:paraId="6D9D582D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14:paraId="484C9B33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AE040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A9C03A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E61" w:rsidRPr="000E7AEB" w14:paraId="74A68DAF" w14:textId="77777777" w:rsidTr="5D5F4BE2">
        <w:tc>
          <w:tcPr>
            <w:tcW w:w="4253" w:type="dxa"/>
          </w:tcPr>
          <w:p w14:paraId="67CDA19B" w14:textId="672E8E24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vAlign w:val="bottom"/>
          </w:tcPr>
          <w:p w14:paraId="56BDAB4C" w14:textId="42BB6396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45" w:type="dxa"/>
            <w:vAlign w:val="bottom"/>
          </w:tcPr>
          <w:p w14:paraId="45616357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42CED8D" w14:textId="5084C334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AA2181D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3B481" w14:textId="3D792C7B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vAlign w:val="bottom"/>
          </w:tcPr>
          <w:p w14:paraId="62B07388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64D0ADD" w14:textId="2977073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0E7AEB" w14:paraId="2ABB3C91" w14:textId="77777777" w:rsidTr="5D5F4BE2">
        <w:tc>
          <w:tcPr>
            <w:tcW w:w="4253" w:type="dxa"/>
          </w:tcPr>
          <w:p w14:paraId="349664C4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14:paraId="08A48627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0E7AEB" w14:paraId="40F01DC1" w14:textId="77777777" w:rsidTr="5D5F4BE2">
        <w:tc>
          <w:tcPr>
            <w:tcW w:w="4253" w:type="dxa"/>
          </w:tcPr>
          <w:p w14:paraId="6C0F5B91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2438C22A" w14:textId="7749C79C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  <w:r w:rsidR="001B592E"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3" w:type="dxa"/>
          </w:tcPr>
          <w:p w14:paraId="307D7BBB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90090CB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5BFB01D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D3FF62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92AF1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F13F50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F1698C9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2E61" w:rsidRPr="000E7AEB" w14:paraId="3A53B6CD" w14:textId="77777777" w:rsidTr="5D5F4BE2">
        <w:tc>
          <w:tcPr>
            <w:tcW w:w="4253" w:type="dxa"/>
          </w:tcPr>
          <w:p w14:paraId="56B25193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083" w:type="dxa"/>
          </w:tcPr>
          <w:p w14:paraId="11F053CA" w14:textId="07092591" w:rsidR="00432E61" w:rsidRPr="007F51EB" w:rsidRDefault="00C10B82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0B8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411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4142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7774B4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345" w:type="dxa"/>
          </w:tcPr>
          <w:p w14:paraId="4BCB28A0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BE25D76" w14:textId="5746CE8E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3,905,668</w:t>
            </w:r>
          </w:p>
        </w:tc>
        <w:tc>
          <w:tcPr>
            <w:tcW w:w="270" w:type="dxa"/>
          </w:tcPr>
          <w:p w14:paraId="462861D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D62A0" w14:textId="72DAB60E" w:rsidR="00432E61" w:rsidRPr="007F51EB" w:rsidRDefault="007C3827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82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E4142">
              <w:rPr>
                <w:rFonts w:asciiTheme="majorBidi" w:hAnsiTheme="majorBidi" w:cstheme="majorBidi"/>
                <w:sz w:val="30"/>
                <w:szCs w:val="30"/>
              </w:rPr>
              <w:t>419,</w:t>
            </w:r>
            <w:r w:rsidR="007774B4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4" w:type="dxa"/>
          </w:tcPr>
          <w:p w14:paraId="4BFD437B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1297BB" w14:textId="397905A4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840,619</w:t>
            </w:r>
          </w:p>
        </w:tc>
      </w:tr>
      <w:tr w:rsidR="00432E61" w:rsidRPr="000E7AEB" w14:paraId="31A870E6" w14:textId="77777777" w:rsidTr="008D5F3A">
        <w:tc>
          <w:tcPr>
            <w:tcW w:w="4253" w:type="dxa"/>
          </w:tcPr>
          <w:p w14:paraId="32D3BE5F" w14:textId="77777777" w:rsidR="00070A79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การปรับลดมูลค่า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  <w:p w14:paraId="3898B675" w14:textId="548CA896" w:rsidR="00432E61" w:rsidRPr="000E7AEB" w:rsidRDefault="00070A79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F34C0E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กลับรายการการปรับลดมูลค่า)</w:t>
            </w:r>
            <w:r w:rsidR="00432E61" w:rsidRPr="000E7AE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73AD4B43" w14:textId="77777777" w:rsidR="00300457" w:rsidRPr="00B27A58" w:rsidRDefault="00300457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C7421" w14:textId="22B7B2DC" w:rsidR="00432E61" w:rsidRPr="00B27A58" w:rsidRDefault="00300457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A58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  <w:tc>
          <w:tcPr>
            <w:tcW w:w="345" w:type="dxa"/>
          </w:tcPr>
          <w:p w14:paraId="6E1FF6B8" w14:textId="77777777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8804204" w14:textId="77777777" w:rsidR="00D53C20" w:rsidRPr="00B27A58" w:rsidRDefault="00D53C20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8DDCA" w14:textId="5C70A53F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7A58">
              <w:rPr>
                <w:rFonts w:asciiTheme="majorBidi" w:hAnsiTheme="majorBidi" w:cstheme="majorBidi"/>
                <w:sz w:val="30"/>
                <w:szCs w:val="30"/>
              </w:rPr>
              <w:t>(29,815)</w:t>
            </w:r>
          </w:p>
        </w:tc>
        <w:tc>
          <w:tcPr>
            <w:tcW w:w="270" w:type="dxa"/>
          </w:tcPr>
          <w:p w14:paraId="15716C6C" w14:textId="77777777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2FF1A" w14:textId="77777777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91D23" w14:textId="4D4BDC45" w:rsidR="007F51EB" w:rsidRPr="00B27A58" w:rsidRDefault="008D0FC0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A58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  <w:tc>
          <w:tcPr>
            <w:tcW w:w="274" w:type="dxa"/>
          </w:tcPr>
          <w:p w14:paraId="64BFA081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F7C82BA" w14:textId="77777777" w:rsidR="00D53C20" w:rsidRDefault="00D53C20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D5812" w14:textId="1B719562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29,815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2E61" w:rsidRPr="000E7AEB" w14:paraId="22AFFB70" w14:textId="77777777" w:rsidTr="008D5F3A">
        <w:tc>
          <w:tcPr>
            <w:tcW w:w="4253" w:type="dxa"/>
          </w:tcPr>
          <w:p w14:paraId="25FFF089" w14:textId="77777777" w:rsidR="00432E61" w:rsidRPr="000E7AEB" w:rsidRDefault="00432E61" w:rsidP="0043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BB8E76" w14:textId="45EB6BE2" w:rsidR="00432E61" w:rsidRPr="00B27A58" w:rsidRDefault="004D2AD3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</w:t>
            </w:r>
            <w:r w:rsidR="00272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D2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2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345" w:type="dxa"/>
          </w:tcPr>
          <w:p w14:paraId="445524C7" w14:textId="77777777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70ACF4" w14:textId="4C5B8B96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3,875,853</w:t>
            </w:r>
          </w:p>
        </w:tc>
        <w:tc>
          <w:tcPr>
            <w:tcW w:w="270" w:type="dxa"/>
          </w:tcPr>
          <w:p w14:paraId="2AA7CB22" w14:textId="77777777" w:rsidR="00432E61" w:rsidRPr="00B27A58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89D90" w14:textId="58762D6C" w:rsidR="00432E61" w:rsidRPr="00B27A58" w:rsidRDefault="003A682D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8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3,425,</w:t>
            </w:r>
            <w:r w:rsidR="00272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A68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72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B31585B" w14:textId="77777777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F1779FE" w14:textId="5288E8B8" w:rsidR="00432E61" w:rsidRPr="000E7AEB" w:rsidRDefault="00432E61" w:rsidP="0043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7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3,810,804</w:t>
            </w:r>
          </w:p>
        </w:tc>
      </w:tr>
    </w:tbl>
    <w:p w14:paraId="47EB3DB6" w14:textId="2D996A9C" w:rsidR="007F77C9" w:rsidRPr="000E7AEB" w:rsidRDefault="007F77C9" w:rsidP="002E3E6E">
      <w:pPr>
        <w:rPr>
          <w:rFonts w:asciiTheme="majorBidi" w:hAnsiTheme="majorBidi" w:cstheme="majorBidi"/>
          <w:b/>
          <w:sz w:val="30"/>
          <w:szCs w:val="30"/>
        </w:rPr>
        <w:sectPr w:rsidR="007F77C9" w:rsidRPr="000E7AEB" w:rsidSect="003A5B7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0C366473" w14:textId="7F40D923" w:rsidR="00E70433" w:rsidRPr="000E7AEB" w:rsidRDefault="00723321" w:rsidP="006E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0E7AEB">
        <w:rPr>
          <w:rFonts w:asciiTheme="majorBidi" w:hAnsiTheme="majorBidi" w:cstheme="majorBidi"/>
          <w:sz w:val="2"/>
          <w:szCs w:val="2"/>
          <w:cs/>
        </w:rPr>
        <w:t>ย</w:t>
      </w:r>
    </w:p>
    <w:p w14:paraId="00FB918A" w14:textId="0957ABB2" w:rsidR="00B66D67" w:rsidRPr="000E7AEB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ที่ดิน อาคารและอุปกรณ์</w:t>
      </w:r>
      <w:r w:rsidR="00C46A5D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CF7637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0E7AEB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0E7AEB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4C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0E7AEB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6149CC64" w:rsidR="0008030F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E7AEB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0E7AEB">
        <w:rPr>
          <w:rFonts w:ascii="Angsana New" w:hAnsi="Angsana New"/>
          <w:b/>
          <w:sz w:val="30"/>
          <w:szCs w:val="30"/>
          <w:cs/>
        </w:rPr>
        <w:t>งวด</w:t>
      </w:r>
      <w:r w:rsidR="00432E61">
        <w:rPr>
          <w:rFonts w:ascii="Angsana New" w:hAnsi="Angsana New" w:hint="cs"/>
          <w:b/>
          <w:sz w:val="30"/>
          <w:szCs w:val="30"/>
          <w:cs/>
        </w:rPr>
        <w:t>หก</w:t>
      </w:r>
      <w:r w:rsidR="00CA5A85" w:rsidRPr="000E7AE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32E61">
        <w:rPr>
          <w:rFonts w:ascii="Angsana New" w:hAnsi="Angsana New"/>
          <w:bCs/>
          <w:sz w:val="30"/>
          <w:szCs w:val="30"/>
        </w:rPr>
        <w:t xml:space="preserve">30 </w:t>
      </w:r>
      <w:r w:rsidR="00432E61" w:rsidRPr="00432E6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/>
          <w:bCs/>
          <w:sz w:val="30"/>
          <w:szCs w:val="30"/>
        </w:rPr>
        <w:t>256</w:t>
      </w:r>
      <w:r w:rsidR="00CA5A85" w:rsidRPr="000E7AEB">
        <w:rPr>
          <w:rFonts w:ascii="Angsana New" w:hAnsi="Angsana New"/>
          <w:bCs/>
          <w:sz w:val="30"/>
          <w:szCs w:val="30"/>
        </w:rPr>
        <w:t>8</w:t>
      </w:r>
      <w:r w:rsidR="0008030F" w:rsidRPr="000E7AE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6A8B9D7D" w14:textId="77777777" w:rsidR="00432E61" w:rsidRPr="000E7AEB" w:rsidRDefault="00432E61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0E7AEB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0E7AEB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0C5" w:rsidRPr="000E7AEB" w14:paraId="21E07BF4" w14:textId="77777777" w:rsidTr="00824CD1">
        <w:trPr>
          <w:tblHeader/>
        </w:trPr>
        <w:tc>
          <w:tcPr>
            <w:tcW w:w="1971" w:type="pct"/>
          </w:tcPr>
          <w:p w14:paraId="7C0544AA" w14:textId="679042AB" w:rsidR="00E320C5" w:rsidRPr="000E7AEB" w:rsidRDefault="00E320C5" w:rsidP="0016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712827D0" w14:textId="039D9C9A" w:rsidR="00E320C5" w:rsidRPr="00EC376F" w:rsidRDefault="005705F4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29" w:type="pct"/>
          </w:tcPr>
          <w:p w14:paraId="2C8C52B8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E4E35F0" w14:textId="4479577E" w:rsidR="00E320C5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77EA8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6D8C5F" w14:textId="4B56C57D" w:rsidR="00735A15" w:rsidRPr="00EC376F" w:rsidRDefault="002D4228" w:rsidP="00735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43" w:type="pct"/>
          </w:tcPr>
          <w:p w14:paraId="2DAEE2FE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46F2E1" w14:textId="6A9CCB5C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6D7EC55E" w14:textId="77777777" w:rsidTr="00824CD1">
        <w:trPr>
          <w:tblHeader/>
        </w:trPr>
        <w:tc>
          <w:tcPr>
            <w:tcW w:w="1971" w:type="pct"/>
          </w:tcPr>
          <w:p w14:paraId="502138EA" w14:textId="02B3E27F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2591549B" w14:textId="7C29A91D" w:rsidR="00E320C5" w:rsidRPr="00EC376F" w:rsidRDefault="005705F4" w:rsidP="00B1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19,912</w:t>
            </w:r>
          </w:p>
        </w:tc>
        <w:tc>
          <w:tcPr>
            <w:tcW w:w="129" w:type="pct"/>
          </w:tcPr>
          <w:p w14:paraId="536791D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7534657" w14:textId="59EFDDAC" w:rsidR="00E320C5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51E4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89350" w14:textId="679C0103" w:rsidR="00E320C5" w:rsidRPr="00EC376F" w:rsidRDefault="002D4228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19,912</w:t>
            </w:r>
          </w:p>
        </w:tc>
        <w:tc>
          <w:tcPr>
            <w:tcW w:w="143" w:type="pct"/>
          </w:tcPr>
          <w:p w14:paraId="611824B9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45C40B" w14:textId="1C326A0E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49874FAE" w14:textId="77777777" w:rsidTr="00B14511">
        <w:trPr>
          <w:trHeight w:val="380"/>
          <w:tblHeader/>
        </w:trPr>
        <w:tc>
          <w:tcPr>
            <w:tcW w:w="1971" w:type="pct"/>
          </w:tcPr>
          <w:p w14:paraId="45346B13" w14:textId="357427CC" w:rsidR="00E320C5" w:rsidRPr="000E7AEB" w:rsidRDefault="00E320C5" w:rsidP="00B1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06FC8562" w14:textId="617B009A" w:rsidR="005705F4" w:rsidRPr="00B14511" w:rsidRDefault="00B14511" w:rsidP="00947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94756D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129" w:type="pct"/>
          </w:tcPr>
          <w:p w14:paraId="2095AD09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1C0119" w14:textId="6217E653" w:rsidR="00E320C5" w:rsidRPr="00EC376F" w:rsidRDefault="0074218C" w:rsidP="0074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43FECEF" w14:textId="38C69AFC" w:rsidR="002D4228" w:rsidRPr="00EC376F" w:rsidRDefault="002D4228" w:rsidP="00B1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B1451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3714A56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3DCA50" w14:textId="475A6DC6" w:rsidR="00580FAB" w:rsidRPr="00EC376F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4511" w:rsidRPr="000E7AEB" w14:paraId="3A23B49C" w14:textId="77777777" w:rsidTr="00824CD1">
        <w:trPr>
          <w:tblHeader/>
        </w:trPr>
        <w:tc>
          <w:tcPr>
            <w:tcW w:w="1971" w:type="pct"/>
          </w:tcPr>
          <w:p w14:paraId="587F0CE4" w14:textId="5686A3C3" w:rsidR="00B14511" w:rsidRPr="000E7AEB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673" w:type="pct"/>
          </w:tcPr>
          <w:p w14:paraId="1D1E5D73" w14:textId="7907AF87" w:rsidR="00B14511" w:rsidRPr="0094756D" w:rsidRDefault="0094756D" w:rsidP="00947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AA47C9"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29" w:type="pct"/>
          </w:tcPr>
          <w:p w14:paraId="30F3B75B" w14:textId="77777777" w:rsidR="00B14511" w:rsidRPr="00EC376F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0CDE8D7" w14:textId="49EBEBFF" w:rsidR="00B14511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6A3E39" w14:textId="77777777" w:rsidR="00B14511" w:rsidRPr="00EC376F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4E1DA6F" w14:textId="14EEC404" w:rsidR="00B14511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29,349</w:t>
            </w:r>
          </w:p>
        </w:tc>
        <w:tc>
          <w:tcPr>
            <w:tcW w:w="143" w:type="pct"/>
          </w:tcPr>
          <w:p w14:paraId="1785CA57" w14:textId="77777777" w:rsidR="00B14511" w:rsidRPr="00EC376F" w:rsidRDefault="00B14511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2B02262" w14:textId="7E8E0C71" w:rsidR="00B14511" w:rsidRDefault="00B7669A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0204F020" w14:textId="77777777" w:rsidTr="00824CD1">
        <w:trPr>
          <w:tblHeader/>
        </w:trPr>
        <w:tc>
          <w:tcPr>
            <w:tcW w:w="1971" w:type="pct"/>
          </w:tcPr>
          <w:p w14:paraId="4AE8CCD2" w14:textId="41F0B13D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60067253" w14:textId="11273595" w:rsidR="00E320C5" w:rsidRPr="00EC376F" w:rsidRDefault="00AA47C9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2,238</w:t>
            </w:r>
          </w:p>
        </w:tc>
        <w:tc>
          <w:tcPr>
            <w:tcW w:w="129" w:type="pct"/>
          </w:tcPr>
          <w:p w14:paraId="725CB26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58BA9" w14:textId="71BC73DC" w:rsidR="00E320C5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BD445D">
              <w:rPr>
                <w:rFonts w:ascii="Angsana New" w:hAnsi="Angsana New" w:cs="Angsana New"/>
                <w:sz w:val="30"/>
                <w:szCs w:val="30"/>
              </w:rPr>
              <w:t>202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63BB5AD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B57B2C" w14:textId="7842CC47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2,238</w:t>
            </w:r>
          </w:p>
        </w:tc>
        <w:tc>
          <w:tcPr>
            <w:tcW w:w="143" w:type="pct"/>
          </w:tcPr>
          <w:p w14:paraId="7C433234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E9F265" w14:textId="6882D907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(1,102)</w:t>
            </w:r>
          </w:p>
        </w:tc>
      </w:tr>
      <w:tr w:rsidR="00E320C5" w:rsidRPr="000E7AEB" w14:paraId="53BC0CF6" w14:textId="77777777" w:rsidTr="00737537">
        <w:trPr>
          <w:tblHeader/>
        </w:trPr>
        <w:tc>
          <w:tcPr>
            <w:tcW w:w="1971" w:type="pct"/>
          </w:tcPr>
          <w:p w14:paraId="13D2370F" w14:textId="01673C39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328B2D5E" w:rsidR="00E320C5" w:rsidRPr="00EC376F" w:rsidRDefault="00320D1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AA4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316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29" w:type="pct"/>
          </w:tcPr>
          <w:p w14:paraId="7506F9B0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2E4C072B" w:rsidR="00E320C5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029E9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029E9">
              <w:rPr>
                <w:rFonts w:ascii="Angsana New" w:hAnsi="Angsana New" w:cs="Angsana New"/>
                <w:sz w:val="30"/>
                <w:szCs w:val="30"/>
              </w:rPr>
              <w:t>955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EF315C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63E6E688" w:rsidR="00E320C5" w:rsidRPr="00EC376F" w:rsidRDefault="009C1688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580F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43" w:type="pct"/>
          </w:tcPr>
          <w:p w14:paraId="43BA457D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24F19F3D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053AD">
              <w:rPr>
                <w:rFonts w:ascii="Angsana New" w:hAnsi="Angsana New" w:cs="Angsana New"/>
                <w:sz w:val="30"/>
                <w:szCs w:val="30"/>
              </w:rPr>
              <w:t>2,955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20C5" w:rsidRPr="000E7AEB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E320C5" w:rsidRPr="000E7AEB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7F09687E" w:rsidR="00E320C5" w:rsidRPr="00EC376F" w:rsidRDefault="00AA47C9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646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6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29" w:type="pct"/>
          </w:tcPr>
          <w:p w14:paraId="3CA02D37" w14:textId="77777777" w:rsidR="00E320C5" w:rsidRPr="00EC376F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488402A3" w:rsidR="00E320C5" w:rsidRPr="00EC376F" w:rsidRDefault="0074218C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="00BD44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33B15E" w14:textId="77777777" w:rsidR="00E320C5" w:rsidRPr="00EC376F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0174D736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6464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464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2F05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3" w:type="pct"/>
          </w:tcPr>
          <w:p w14:paraId="0E33CB01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069CCF66" w:rsidR="00E320C5" w:rsidRPr="00EC376F" w:rsidRDefault="00580FAB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</w:t>
            </w:r>
            <w:r w:rsidR="009053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02603FE" w14:textId="6D73E948" w:rsidR="00B652C2" w:rsidRPr="000E7AEB" w:rsidRDefault="00B652C2" w:rsidP="00FD75FA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0E7AEB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E7AEB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2D3322D9" w:rsidR="007B413C" w:rsidRPr="000E7AEB" w:rsidRDefault="007B413C" w:rsidP="003B32D8">
      <w:pPr>
        <w:tabs>
          <w:tab w:val="clear" w:pos="227"/>
          <w:tab w:val="clear" w:pos="454"/>
          <w:tab w:val="left" w:pos="540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32E61" w:rsidRPr="00530B28">
        <w:rPr>
          <w:rFonts w:ascii="Angsana New" w:hAnsi="Angsana New" w:cs="Angsana New"/>
          <w:sz w:val="30"/>
          <w:szCs w:val="30"/>
        </w:rPr>
        <w:t xml:space="preserve">30 </w:t>
      </w:r>
      <w:r w:rsidR="00432E61" w:rsidRPr="00530B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32E61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0E7AEB">
        <w:rPr>
          <w:rFonts w:ascii="Angsana New" w:hAnsi="Angsana New" w:cs="Angsana New" w:hint="cs"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sz w:val="30"/>
          <w:szCs w:val="30"/>
        </w:rPr>
        <w:t>8</w:t>
      </w:r>
      <w:r w:rsidRPr="000E7AEB">
        <w:rPr>
          <w:rFonts w:ascii="Angsana New" w:hAnsi="Angsana New" w:cs="Angsana New" w:hint="cs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323BAB">
        <w:rPr>
          <w:rFonts w:ascii="Angsana New" w:hAnsi="Angsana New" w:cs="Angsana New"/>
          <w:sz w:val="30"/>
          <w:szCs w:val="30"/>
        </w:rPr>
        <w:t>509.0</w:t>
      </w:r>
      <w:r w:rsidR="008A5BEB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ะ</w:t>
      </w:r>
      <w:r w:rsidR="00FD780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323BAB">
        <w:rPr>
          <w:rFonts w:ascii="Angsana New" w:hAnsi="Angsana New" w:cs="Angsana New"/>
          <w:sz w:val="30"/>
          <w:szCs w:val="30"/>
        </w:rPr>
        <w:t>463.4</w:t>
      </w:r>
      <w:r w:rsidR="00232D08" w:rsidRPr="000E7AEB">
        <w:rPr>
          <w:rFonts w:ascii="Angsana New" w:hAnsi="Angsana New" w:cs="Angsana New"/>
          <w:sz w:val="30"/>
          <w:szCs w:val="30"/>
        </w:rPr>
        <w:t xml:space="preserve"> 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="009014D4" w:rsidRPr="000E7A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5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17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E7AEB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77777777" w:rsidR="00B652C2" w:rsidRDefault="00B652C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3D7C90D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E0CD80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4DD232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0B73D4" w14:textId="77777777" w:rsidR="004E0A12" w:rsidRPr="00432E61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18FDF27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E041CD" w14:textId="77777777" w:rsidR="004E0A12" w:rsidRPr="000E7AEB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6EF1517" w14:textId="54E74C69" w:rsidR="007619AD" w:rsidRPr="000E7AEB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6C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6EC4F4C9" w14:textId="77777777" w:rsidR="00037C22" w:rsidRPr="000E7AEB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33510A89" w:rsidR="00857517" w:rsidRPr="000E7AEB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หกเดือนสิ้นสุดวันที่ </w:t>
      </w:r>
      <w:r w:rsidR="005076F8" w:rsidRPr="00530B2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CA5A85" w:rsidRPr="000E7A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 w:cs="Angsana New"/>
          <w:spacing w:val="-2"/>
          <w:sz w:val="30"/>
          <w:szCs w:val="30"/>
        </w:rPr>
        <w:t>256</w:t>
      </w:r>
      <w:r w:rsidR="00D82036" w:rsidRPr="000E7AEB">
        <w:rPr>
          <w:rFonts w:ascii="Angsana New" w:hAnsi="Angsana New" w:cs="Angsana New"/>
          <w:spacing w:val="-2"/>
          <w:sz w:val="30"/>
          <w:szCs w:val="30"/>
        </w:rPr>
        <w:t>8</w:t>
      </w: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0E7AEB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0E7AEB" w14:paraId="56D16E40" w14:textId="77777777">
        <w:tc>
          <w:tcPr>
            <w:tcW w:w="2610" w:type="dxa"/>
          </w:tcPr>
          <w:p w14:paraId="21EE4890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0E7AEB" w14:paraId="5BA5B2D2" w14:textId="77777777" w:rsidTr="780ECCE9">
        <w:tc>
          <w:tcPr>
            <w:tcW w:w="2610" w:type="dxa"/>
          </w:tcPr>
          <w:p w14:paraId="3B7F62F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0291393C" w14:textId="77777777" w:rsidTr="780ECCE9">
        <w:tc>
          <w:tcPr>
            <w:tcW w:w="2610" w:type="dxa"/>
          </w:tcPr>
          <w:p w14:paraId="7ECA166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0E7AEB" w14:paraId="4ACAF990" w14:textId="77777777">
        <w:tc>
          <w:tcPr>
            <w:tcW w:w="2610" w:type="dxa"/>
          </w:tcPr>
          <w:p w14:paraId="184D721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29AC4BF0" w14:textId="77777777" w:rsidTr="00967B90">
        <w:tc>
          <w:tcPr>
            <w:tcW w:w="2610" w:type="dxa"/>
          </w:tcPr>
          <w:p w14:paraId="67D4E373" w14:textId="05773FC4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D26A052" w14:textId="41DF75C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28,632</w:t>
            </w:r>
          </w:p>
        </w:tc>
        <w:tc>
          <w:tcPr>
            <w:tcW w:w="270" w:type="dxa"/>
          </w:tcPr>
          <w:p w14:paraId="7DE1590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2643F" w14:textId="12D4092F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21,095</w:t>
            </w:r>
          </w:p>
        </w:tc>
        <w:tc>
          <w:tcPr>
            <w:tcW w:w="236" w:type="dxa"/>
          </w:tcPr>
          <w:p w14:paraId="476CAFF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A73980" w14:textId="6EB7083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14,463</w:t>
            </w:r>
          </w:p>
        </w:tc>
        <w:tc>
          <w:tcPr>
            <w:tcW w:w="242" w:type="dxa"/>
          </w:tcPr>
          <w:p w14:paraId="3D55A1C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1392B11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5,990</w:t>
            </w:r>
          </w:p>
        </w:tc>
        <w:tc>
          <w:tcPr>
            <w:tcW w:w="345" w:type="dxa"/>
          </w:tcPr>
          <w:p w14:paraId="3CA0396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532DA4D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70,180</w:t>
            </w:r>
          </w:p>
        </w:tc>
      </w:tr>
      <w:tr w:rsidR="0035514D" w:rsidRPr="000E7AEB" w14:paraId="18EDF38D" w14:textId="77777777" w:rsidTr="780ECCE9">
        <w:tc>
          <w:tcPr>
            <w:tcW w:w="2610" w:type="dxa"/>
          </w:tcPr>
          <w:p w14:paraId="3F607105" w14:textId="637176EE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1DCA9F3" w14:textId="7374899A" w:rsidR="0035514D" w:rsidRPr="000E7AEB" w:rsidRDefault="00752B8F" w:rsidP="003F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0C70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A21F" w14:textId="58CFDD1E" w:rsidR="0035514D" w:rsidRPr="000E7AEB" w:rsidRDefault="00752B8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B458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5B7CDDF" w14:textId="3962B19F" w:rsidR="0035514D" w:rsidRPr="000E7AEB" w:rsidRDefault="00752B8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761BED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BE28430" w14:textId="3FD27B5E" w:rsidR="0035514D" w:rsidRPr="000E7AEB" w:rsidRDefault="00EC03B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C03B7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345" w:type="dxa"/>
          </w:tcPr>
          <w:p w14:paraId="7BF5EF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4F6537F" w14:textId="39540774" w:rsidR="0035514D" w:rsidRPr="000E7AEB" w:rsidRDefault="004B173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B1736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</w:tr>
      <w:tr w:rsidR="0035514D" w:rsidRPr="000E7AEB" w14:paraId="1568869D" w14:textId="77777777" w:rsidTr="780ECCE9">
        <w:tc>
          <w:tcPr>
            <w:tcW w:w="2610" w:type="dxa"/>
          </w:tcPr>
          <w:p w14:paraId="1CEA0EC4" w14:textId="6BE4450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A4536D7" w14:textId="0D5277E2" w:rsidR="0035514D" w:rsidRPr="000E7AEB" w:rsidRDefault="00FA55B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4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820D3" w14:textId="2BAA0D74" w:rsidR="0035514D" w:rsidRPr="000E7AEB" w:rsidRDefault="00563D38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3D38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</w:tcPr>
          <w:p w14:paraId="40102D5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A78791" w14:textId="1EDF2B09" w:rsidR="0035514D" w:rsidRPr="000E7AEB" w:rsidRDefault="00FD126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FD1260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0108AB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9FA852" w14:textId="2F0E0EC3" w:rsidR="0035514D" w:rsidRPr="000E7AEB" w:rsidRDefault="00D3395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395E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3C09305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90B47A" w14:textId="1FF8C669" w:rsidR="0035514D" w:rsidRPr="000E7AEB" w:rsidRDefault="00861DB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61DB4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6E4C50FE" w14:textId="77777777" w:rsidTr="780ECCE9">
        <w:tc>
          <w:tcPr>
            <w:tcW w:w="2610" w:type="dxa"/>
          </w:tcPr>
          <w:p w14:paraId="085C8817" w14:textId="34861E3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33679552" w:rsidR="0035514D" w:rsidRPr="000E7AEB" w:rsidRDefault="00A32C7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C7F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14:paraId="2CCDEA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E657E" w14:textId="2CE39007" w:rsidR="0035514D" w:rsidRPr="000E7AEB" w:rsidRDefault="00B6311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63112">
              <w:rPr>
                <w:rFonts w:asciiTheme="majorBidi" w:hAnsiTheme="majorBidi" w:cstheme="majorBidi"/>
                <w:sz w:val="30"/>
                <w:szCs w:val="30"/>
              </w:rPr>
              <w:t>(1,121)</w:t>
            </w:r>
          </w:p>
        </w:tc>
        <w:tc>
          <w:tcPr>
            <w:tcW w:w="236" w:type="dxa"/>
          </w:tcPr>
          <w:p w14:paraId="2778988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88008FF" w14:textId="271FE58D" w:rsidR="0035514D" w:rsidRPr="000E7AEB" w:rsidRDefault="003540E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540E5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242" w:type="dxa"/>
          </w:tcPr>
          <w:p w14:paraId="42E600F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163979C9" w:rsidR="0035514D" w:rsidRPr="000E7AEB" w:rsidRDefault="00655B1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5B1B"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345" w:type="dxa"/>
          </w:tcPr>
          <w:p w14:paraId="16F1745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32D86598" w:rsidR="0035514D" w:rsidRPr="000E7AEB" w:rsidRDefault="00861DB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61DB4">
              <w:rPr>
                <w:rFonts w:asciiTheme="majorBidi" w:hAnsiTheme="majorBidi" w:cstheme="majorBidi"/>
                <w:sz w:val="30"/>
                <w:szCs w:val="30"/>
              </w:rPr>
              <w:t>(4,684)</w:t>
            </w:r>
          </w:p>
        </w:tc>
      </w:tr>
      <w:tr w:rsidR="0035514D" w:rsidRPr="000E7AEB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1A266EE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076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4FC70619" w:rsidR="0035514D" w:rsidRPr="000E7AEB" w:rsidRDefault="00267B5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27,932</w:t>
            </w:r>
          </w:p>
        </w:tc>
        <w:tc>
          <w:tcPr>
            <w:tcW w:w="270" w:type="dxa"/>
          </w:tcPr>
          <w:p w14:paraId="376969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4DDB2" w14:textId="3C4A03BD" w:rsidR="0035514D" w:rsidRPr="000E7AEB" w:rsidRDefault="00752FB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2,699</w:t>
            </w:r>
          </w:p>
        </w:tc>
        <w:tc>
          <w:tcPr>
            <w:tcW w:w="236" w:type="dxa"/>
          </w:tcPr>
          <w:p w14:paraId="6FB9E6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9C71217" w14:textId="6AD30A6E" w:rsidR="0035514D" w:rsidRPr="000E7AEB" w:rsidRDefault="00AA028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5,306</w:t>
            </w:r>
          </w:p>
        </w:tc>
        <w:tc>
          <w:tcPr>
            <w:tcW w:w="242" w:type="dxa"/>
          </w:tcPr>
          <w:p w14:paraId="750DDEE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7FF203B9" w:rsidR="0035514D" w:rsidRPr="000E7AEB" w:rsidRDefault="00B7015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8,749</w:t>
            </w:r>
          </w:p>
        </w:tc>
        <w:tc>
          <w:tcPr>
            <w:tcW w:w="345" w:type="dxa"/>
          </w:tcPr>
          <w:p w14:paraId="360A9F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0F6DC9A5" w:rsidR="0035514D" w:rsidRPr="000E7AEB" w:rsidRDefault="00752B8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44,686</w:t>
            </w:r>
          </w:p>
        </w:tc>
      </w:tr>
      <w:tr w:rsidR="0035514D" w:rsidRPr="000E7AEB" w14:paraId="68130E66" w14:textId="77777777">
        <w:tc>
          <w:tcPr>
            <w:tcW w:w="2610" w:type="dxa"/>
          </w:tcPr>
          <w:p w14:paraId="0162EA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5968961A" w14:textId="77777777">
        <w:tc>
          <w:tcPr>
            <w:tcW w:w="2610" w:type="dxa"/>
          </w:tcPr>
          <w:p w14:paraId="074EA15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14D" w:rsidRPr="000E7AEB" w14:paraId="7AA2B0E7" w14:textId="77777777" w:rsidTr="780ECCE9">
        <w:tc>
          <w:tcPr>
            <w:tcW w:w="2610" w:type="dxa"/>
          </w:tcPr>
          <w:p w14:paraId="3E1C563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23AF49F3" w14:textId="77777777" w:rsidTr="780ECCE9">
        <w:tc>
          <w:tcPr>
            <w:tcW w:w="2610" w:type="dxa"/>
          </w:tcPr>
          <w:p w14:paraId="4E6982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514D" w:rsidRPr="000E7AEB" w14:paraId="5DCC8C5F" w14:textId="77777777">
        <w:tc>
          <w:tcPr>
            <w:tcW w:w="2610" w:type="dxa"/>
          </w:tcPr>
          <w:p w14:paraId="16B4B3E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59F2CDD9" w14:textId="77777777" w:rsidTr="00967B90">
        <w:tc>
          <w:tcPr>
            <w:tcW w:w="2610" w:type="dxa"/>
          </w:tcPr>
          <w:p w14:paraId="0B31EFCF" w14:textId="6FB85851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15C97CC4" w14:textId="587B2F7A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28,631</w:t>
            </w:r>
          </w:p>
        </w:tc>
        <w:tc>
          <w:tcPr>
            <w:tcW w:w="270" w:type="dxa"/>
          </w:tcPr>
          <w:p w14:paraId="6DC4374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8A077" w14:textId="3CA99E6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23,183</w:t>
            </w:r>
          </w:p>
        </w:tc>
        <w:tc>
          <w:tcPr>
            <w:tcW w:w="236" w:type="dxa"/>
          </w:tcPr>
          <w:p w14:paraId="6380C5C7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30473F" w14:textId="013F3F1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242" w:type="dxa"/>
          </w:tcPr>
          <w:p w14:paraId="7D2A219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7C5E6DFD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5" w:type="dxa"/>
          </w:tcPr>
          <w:p w14:paraId="152548A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4E484BD5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73,134</w:t>
            </w:r>
          </w:p>
        </w:tc>
      </w:tr>
      <w:tr w:rsidR="0035514D" w:rsidRPr="000E7AEB" w14:paraId="5B37BD11" w14:textId="77777777" w:rsidTr="780ECCE9">
        <w:tc>
          <w:tcPr>
            <w:tcW w:w="2610" w:type="dxa"/>
          </w:tcPr>
          <w:p w14:paraId="316DB3E1" w14:textId="01AE374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9A80AD" w14:textId="795B3F4F" w:rsidR="0035514D" w:rsidRPr="000E7AEB" w:rsidRDefault="003200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740B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9A9F4" w14:textId="3C98A436" w:rsidR="0035514D" w:rsidRPr="000E7AEB" w:rsidRDefault="003200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49E5C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4020CD1" w14:textId="46E07A11" w:rsidR="0035514D" w:rsidRPr="000E7AEB" w:rsidRDefault="003200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DB28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ECBD6D" w14:textId="60DD1798" w:rsidR="0035514D" w:rsidRPr="000E7AEB" w:rsidRDefault="00275AA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5AA6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345" w:type="dxa"/>
          </w:tcPr>
          <w:p w14:paraId="492BE33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B8FFBD" w14:textId="4A20FC06" w:rsidR="0035514D" w:rsidRPr="000E7AEB" w:rsidRDefault="00275AA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75AA6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</w:tr>
      <w:tr w:rsidR="0035514D" w:rsidRPr="000E7AEB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0DE7314E" w:rsidR="0035514D" w:rsidRPr="000E7AEB" w:rsidRDefault="003200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54419" w14:textId="1A6D95EC" w:rsidR="0035514D" w:rsidRPr="000E7AEB" w:rsidRDefault="001E767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E7675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</w:tcPr>
          <w:p w14:paraId="6AD24E1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0BC957" w14:textId="26A9E608" w:rsidR="0035514D" w:rsidRPr="000E7AEB" w:rsidRDefault="001C71B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C71B0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5C37CC9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62C92FA1" w:rsidR="0035514D" w:rsidRPr="000E7AEB" w:rsidRDefault="00C3178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3178C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6D12590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02AB22CA" w:rsidR="0035514D" w:rsidRPr="000E7AEB" w:rsidRDefault="00E936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936EC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06883934" w14:textId="77777777" w:rsidTr="780ECCE9">
        <w:tc>
          <w:tcPr>
            <w:tcW w:w="2610" w:type="dxa"/>
          </w:tcPr>
          <w:p w14:paraId="06B4A56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B3B01CA" w14:textId="1E61777B" w:rsidR="0035514D" w:rsidRPr="000E7AEB" w:rsidRDefault="00B41AB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1AB6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14:paraId="01C08F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48787" w14:textId="26379682" w:rsidR="0035514D" w:rsidRPr="000E7AEB" w:rsidRDefault="00B41AB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1AB6">
              <w:rPr>
                <w:rFonts w:asciiTheme="majorBidi" w:hAnsiTheme="majorBidi" w:cstheme="majorBidi"/>
                <w:sz w:val="30"/>
                <w:szCs w:val="30"/>
              </w:rPr>
              <w:t>(1,568)</w:t>
            </w:r>
          </w:p>
        </w:tc>
        <w:tc>
          <w:tcPr>
            <w:tcW w:w="236" w:type="dxa"/>
          </w:tcPr>
          <w:p w14:paraId="07103A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AEDB39" w14:textId="650B820F" w:rsidR="0035514D" w:rsidRPr="000E7AEB" w:rsidRDefault="008675B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675BD">
              <w:rPr>
                <w:rFonts w:asciiTheme="majorBidi" w:hAnsiTheme="majorBidi" w:cstheme="majorBidi"/>
                <w:sz w:val="30"/>
                <w:szCs w:val="30"/>
              </w:rPr>
              <w:t>(2,626)</w:t>
            </w:r>
          </w:p>
        </w:tc>
        <w:tc>
          <w:tcPr>
            <w:tcW w:w="242" w:type="dxa"/>
          </w:tcPr>
          <w:p w14:paraId="131CD0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36E3071" w14:textId="57F47D83" w:rsidR="0035514D" w:rsidRPr="000E7AEB" w:rsidRDefault="00202EB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EBA"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  <w:tc>
          <w:tcPr>
            <w:tcW w:w="345" w:type="dxa"/>
          </w:tcPr>
          <w:p w14:paraId="45454F4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FCDD6" w14:textId="6C194B9F" w:rsidR="0035514D" w:rsidRPr="000E7AEB" w:rsidRDefault="00202EB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02EBA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</w:tr>
      <w:tr w:rsidR="0035514D" w:rsidRPr="000E7AEB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0A97FB01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076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374AF4BD" w:rsidR="0035514D" w:rsidRPr="000E7AEB" w:rsidRDefault="008346A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27,931</w:t>
            </w:r>
          </w:p>
        </w:tc>
        <w:tc>
          <w:tcPr>
            <w:tcW w:w="270" w:type="dxa"/>
          </w:tcPr>
          <w:p w14:paraId="72A1351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F44B2" w14:textId="3EB78CF8" w:rsidR="0035514D" w:rsidRPr="000E7AEB" w:rsidRDefault="008346A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4,340</w:t>
            </w:r>
          </w:p>
        </w:tc>
        <w:tc>
          <w:tcPr>
            <w:tcW w:w="236" w:type="dxa"/>
          </w:tcPr>
          <w:p w14:paraId="067B2C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E58515E" w14:textId="596D1FDE" w:rsidR="0035514D" w:rsidRPr="000E7AEB" w:rsidRDefault="001C0F7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8,789</w:t>
            </w:r>
          </w:p>
        </w:tc>
        <w:tc>
          <w:tcPr>
            <w:tcW w:w="242" w:type="dxa"/>
          </w:tcPr>
          <w:p w14:paraId="5D364E2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2EEE493D" w:rsidR="0035514D" w:rsidRPr="000E7AEB" w:rsidRDefault="008B03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0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5,659</w:t>
            </w:r>
          </w:p>
        </w:tc>
        <w:tc>
          <w:tcPr>
            <w:tcW w:w="345" w:type="dxa"/>
          </w:tcPr>
          <w:p w14:paraId="2F77722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497F0B2C" w:rsidR="0035514D" w:rsidRPr="000E7AEB" w:rsidRDefault="00AE3D1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46,719</w:t>
            </w:r>
          </w:p>
        </w:tc>
      </w:tr>
    </w:tbl>
    <w:p w14:paraId="5F2155FB" w14:textId="56D05B08" w:rsidR="005A6247" w:rsidRPr="000E7AEB" w:rsidRDefault="005A6247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C0410" w14:textId="05D99EFB" w:rsidR="00452E0A" w:rsidRPr="000E7AEB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DB4B58" w14:textId="3F7AD7F8" w:rsidR="007925B0" w:rsidRPr="000E7AEB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 w:rsidRPr="000E7AEB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0E7AEB">
        <w:rPr>
          <w:rFonts w:asciiTheme="majorBidi" w:hAnsiTheme="majorBidi"/>
          <w:spacing w:val="-6"/>
          <w:sz w:val="30"/>
          <w:szCs w:val="30"/>
          <w:cs/>
        </w:rPr>
        <w:br/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62BE159D" w14:textId="1A182161" w:rsidR="003E3D85" w:rsidRDefault="00CF45E4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>
        <w:rPr>
          <w:rFonts w:asciiTheme="majorBidi" w:hAnsiTheme="majorBidi"/>
          <w:spacing w:val="-6"/>
          <w:sz w:val="30"/>
          <w:szCs w:val="30"/>
          <w:cs/>
        </w:rPr>
        <w:br/>
      </w:r>
      <w:r>
        <w:rPr>
          <w:rFonts w:asciiTheme="majorBidi" w:hAnsiTheme="majorBidi"/>
          <w:spacing w:val="-6"/>
          <w:sz w:val="30"/>
          <w:szCs w:val="30"/>
          <w:cs/>
        </w:rPr>
        <w:br/>
      </w:r>
    </w:p>
    <w:p w14:paraId="6559E642" w14:textId="77777777" w:rsidR="00CF45E4" w:rsidRDefault="00CF45E4" w:rsidP="000E3BD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8ACD041" w14:textId="77777777" w:rsidR="00A918D0" w:rsidRDefault="00A918D0" w:rsidP="00A91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7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DF1EF1" w14:textId="77777777" w:rsidR="00CF45E4" w:rsidRDefault="00CF45E4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80"/>
        <w:gridCol w:w="1476"/>
        <w:gridCol w:w="1066"/>
        <w:gridCol w:w="1152"/>
      </w:tblGrid>
      <w:tr w:rsidR="00CF45E4" w:rsidRPr="00530B28" w14:paraId="107AF53C" w14:textId="77777777">
        <w:trPr>
          <w:tblHeader/>
        </w:trPr>
        <w:tc>
          <w:tcPr>
            <w:tcW w:w="3420" w:type="dxa"/>
            <w:vAlign w:val="bottom"/>
          </w:tcPr>
          <w:p w14:paraId="6BECF0C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BDF1E5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399B29F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A6FF5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719F89EB" w14:textId="77777777" w:rsidR="00CF45E4" w:rsidRPr="00530B28" w:rsidDel="00D43E7A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F45E4" w:rsidRPr="00530B28" w14:paraId="3BE6961D" w14:textId="77777777">
        <w:trPr>
          <w:tblHeader/>
        </w:trPr>
        <w:tc>
          <w:tcPr>
            <w:tcW w:w="3420" w:type="dxa"/>
          </w:tcPr>
          <w:p w14:paraId="581EB1D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C98B9E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A1FB87D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DF585C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3F18F7C8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45E4" w:rsidRPr="00530B28" w14:paraId="599B5B69" w14:textId="77777777">
        <w:trPr>
          <w:tblHeader/>
        </w:trPr>
        <w:tc>
          <w:tcPr>
            <w:tcW w:w="3420" w:type="dxa"/>
          </w:tcPr>
          <w:p w14:paraId="1819A3F0" w14:textId="77777777" w:rsidR="00CF45E4" w:rsidRPr="009F7842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AB2FA04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F2E3E66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C1CABD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2F845D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45E4" w:rsidRPr="00530B28" w14:paraId="7356368E" w14:textId="77777777">
        <w:trPr>
          <w:tblHeader/>
        </w:trPr>
        <w:tc>
          <w:tcPr>
            <w:tcW w:w="3420" w:type="dxa"/>
          </w:tcPr>
          <w:p w14:paraId="380EA7FB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54F240C" w14:textId="1AB2FE47" w:rsidR="00CF45E4" w:rsidRPr="00530B28" w:rsidRDefault="00E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F45E4"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45E4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F45E4"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45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6" w:type="dxa"/>
          </w:tcPr>
          <w:p w14:paraId="6826AE5C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2EFBDCA2" w14:textId="6520E024" w:rsidR="00CF45E4" w:rsidRPr="00423570" w:rsidRDefault="00E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70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42357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52" w:type="dxa"/>
          </w:tcPr>
          <w:p w14:paraId="0F4C0B32" w14:textId="54C389C0" w:rsidR="00CF45E4" w:rsidRPr="00423570" w:rsidRDefault="00E938EA" w:rsidP="00423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235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44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23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54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76E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F45E4" w:rsidRPr="00530B28" w14:paraId="6DFF2BD4" w14:textId="77777777">
        <w:trPr>
          <w:tblHeader/>
        </w:trPr>
        <w:tc>
          <w:tcPr>
            <w:tcW w:w="3420" w:type="dxa"/>
          </w:tcPr>
          <w:p w14:paraId="4D77EB08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C807F15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897EEB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7ACE0A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E3262A4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45E4" w:rsidRPr="00530B28" w14:paraId="28575122" w14:textId="77777777" w:rsidTr="004E1444">
        <w:tc>
          <w:tcPr>
            <w:tcW w:w="3420" w:type="dxa"/>
          </w:tcPr>
          <w:p w14:paraId="714166C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51045B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4E851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B53E16D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1BFBDCEE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F45E4" w:rsidRPr="00530B28" w14:paraId="59E44F82" w14:textId="77777777" w:rsidTr="004E1444">
        <w:tc>
          <w:tcPr>
            <w:tcW w:w="3420" w:type="dxa"/>
          </w:tcPr>
          <w:p w14:paraId="38D0417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</w:tcPr>
          <w:p w14:paraId="286B7FD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6" w:type="dxa"/>
          </w:tcPr>
          <w:p w14:paraId="3F1340C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60A7FF0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>0.19</w:t>
            </w:r>
          </w:p>
        </w:tc>
        <w:tc>
          <w:tcPr>
            <w:tcW w:w="1152" w:type="dxa"/>
          </w:tcPr>
          <w:p w14:paraId="27F0BF36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91.20</w:t>
            </w:r>
          </w:p>
        </w:tc>
      </w:tr>
    </w:tbl>
    <w:p w14:paraId="768A2CD1" w14:textId="77777777" w:rsidR="00CF45E4" w:rsidRDefault="00CF45E4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55AD434" w14:textId="77777777" w:rsidR="00A918D0" w:rsidRPr="00A918D0" w:rsidRDefault="00A918D0" w:rsidP="006C5101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8D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7516F357" w14:textId="77777777" w:rsidR="00A918D0" w:rsidRPr="000E7AEB" w:rsidRDefault="00A918D0" w:rsidP="00A9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C823B4F" w14:textId="77777777" w:rsidR="00A918D0" w:rsidRDefault="00A918D0" w:rsidP="00A918D0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E7AEB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358940" w14:textId="77777777" w:rsidR="00A918D0" w:rsidRDefault="00A918D0" w:rsidP="00A918D0">
      <w:pPr>
        <w:rPr>
          <w:rFonts w:asciiTheme="majorBidi" w:hAnsiTheme="majorBidi" w:cs="Angsana New"/>
          <w:sz w:val="30"/>
          <w:szCs w:val="30"/>
        </w:rPr>
      </w:pPr>
    </w:p>
    <w:p w14:paraId="33620958" w14:textId="409EF835" w:rsidR="000E3BD6" w:rsidRPr="00C60039" w:rsidRDefault="000E3BD6" w:rsidP="000E3BD6">
      <w:pPr>
        <w:tabs>
          <w:tab w:val="left" w:pos="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0E3BD6" w:rsidRPr="00C60039" w:rsidSect="00266622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  <w:r w:rsidRPr="00C6003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C60039">
        <w:rPr>
          <w:rFonts w:ascii="Angsana New" w:hAnsi="Angsana New" w:cs="Angsana New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C60039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tbl>
      <w:tblPr>
        <w:tblpPr w:leftFromText="180" w:rightFromText="180" w:vertAnchor="page" w:horzAnchor="margin" w:tblpY="2459"/>
        <w:tblW w:w="14400" w:type="dxa"/>
        <w:tblLayout w:type="fixed"/>
        <w:tblLook w:val="04A0" w:firstRow="1" w:lastRow="0" w:firstColumn="1" w:lastColumn="0" w:noHBand="0" w:noVBand="1"/>
      </w:tblPr>
      <w:tblGrid>
        <w:gridCol w:w="3780"/>
        <w:gridCol w:w="274"/>
        <w:gridCol w:w="2014"/>
        <w:gridCol w:w="274"/>
        <w:gridCol w:w="2284"/>
        <w:gridCol w:w="274"/>
        <w:gridCol w:w="1990"/>
        <w:gridCol w:w="270"/>
        <w:gridCol w:w="1464"/>
        <w:gridCol w:w="270"/>
        <w:gridCol w:w="1506"/>
      </w:tblGrid>
      <w:tr w:rsidR="000E3BD6" w:rsidRPr="000E7AEB" w14:paraId="7767D9AB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10FEB5E7" w14:textId="77777777" w:rsidR="000E3BD6" w:rsidRPr="000E7AEB" w:rsidRDefault="000E3BD6" w:rsidP="000E3BD6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16950B34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6EDB8AC7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E7A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BD6" w:rsidRPr="000E7AEB" w14:paraId="359E7BA1" w14:textId="77777777" w:rsidTr="00125E4D">
        <w:trPr>
          <w:trHeight w:val="344"/>
        </w:trPr>
        <w:tc>
          <w:tcPr>
            <w:tcW w:w="3780" w:type="dxa"/>
            <w:vAlign w:val="bottom"/>
          </w:tcPr>
          <w:p w14:paraId="66166C2E" w14:textId="77777777" w:rsidR="000E3BD6" w:rsidRPr="000E7AEB" w:rsidRDefault="000E3BD6" w:rsidP="000E3BD6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54112AE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6" w:type="dxa"/>
            <w:gridSpan w:val="5"/>
            <w:tcBorders>
              <w:left w:val="nil"/>
              <w:right w:val="nil"/>
            </w:tcBorders>
            <w:vAlign w:val="bottom"/>
          </w:tcPr>
          <w:p w14:paraId="2C765B41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978F60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86429A4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3BD6" w:rsidRPr="000E7AEB" w14:paraId="4C4A46A2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1BF99D7E" w14:textId="77777777" w:rsidR="000E3BD6" w:rsidRPr="000E7AEB" w:rsidRDefault="000E3BD6" w:rsidP="000E3BD6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21BA19F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914291B" w14:textId="77777777" w:rsidR="000E3BD6" w:rsidRPr="000E7AEB" w:rsidRDefault="000E3BD6" w:rsidP="000E3BD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579AA34" w14:textId="77777777" w:rsidR="000E3BD6" w:rsidRPr="000E7AEB" w:rsidRDefault="000E3BD6" w:rsidP="000E3BD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07836BFA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57D21C8D" w14:textId="77777777" w:rsidR="000E3BD6" w:rsidRPr="000E7AEB" w:rsidRDefault="000E3BD6" w:rsidP="000E3BD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329E390C" w14:textId="77777777" w:rsidR="000E3BD6" w:rsidRPr="000E7AEB" w:rsidRDefault="000E3BD6" w:rsidP="000E3BD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7AFF4371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2DCB4E32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B83AFA6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5F66B31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97B0241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F124E15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0E3BD6" w:rsidRPr="000E7AEB" w14:paraId="5C00CAC1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588487DF" w14:textId="77777777" w:rsidR="000E3BD6" w:rsidRPr="000E7AEB" w:rsidRDefault="000E3BD6" w:rsidP="000E3BD6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6F5D59B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6B489ECB" w14:textId="77777777" w:rsidR="000E3BD6" w:rsidRPr="000E7AEB" w:rsidRDefault="000E3BD6" w:rsidP="000E3BD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E3BD6" w:rsidRPr="000E7AEB" w14:paraId="0175A2BB" w14:textId="77777777" w:rsidTr="00125E4D">
        <w:trPr>
          <w:trHeight w:val="261"/>
        </w:trPr>
        <w:tc>
          <w:tcPr>
            <w:tcW w:w="3780" w:type="dxa"/>
          </w:tcPr>
          <w:p w14:paraId="256F3571" w14:textId="77777777" w:rsidR="000E3BD6" w:rsidRPr="000E7AEB" w:rsidRDefault="000E3BD6" w:rsidP="000E3BD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4" w:type="dxa"/>
          </w:tcPr>
          <w:p w14:paraId="3661F609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672883C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85407DE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ABE8751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2A5A2D0E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07F4AE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8569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3CE587C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7C64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F21DF0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BD6" w:rsidRPr="000E7AEB" w14:paraId="2FE4992E" w14:textId="77777777" w:rsidTr="00125E4D">
        <w:trPr>
          <w:trHeight w:val="261"/>
        </w:trPr>
        <w:tc>
          <w:tcPr>
            <w:tcW w:w="3780" w:type="dxa"/>
          </w:tcPr>
          <w:p w14:paraId="18F0803B" w14:textId="77777777" w:rsidR="000E3BD6" w:rsidRPr="000E7AEB" w:rsidRDefault="000E3BD6" w:rsidP="000E3BD6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5D7415EC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4979F6CF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66FE2CE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</w:tcPr>
          <w:p w14:paraId="400E761C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5D5ED3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7AFAE133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96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E498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1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</w:tcPr>
          <w:p w14:paraId="24779E61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BD04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56770AC2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BD6" w:rsidRPr="000E7AEB" w14:paraId="163F8156" w14:textId="77777777" w:rsidTr="00125E4D">
        <w:trPr>
          <w:trHeight w:val="261"/>
        </w:trPr>
        <w:tc>
          <w:tcPr>
            <w:tcW w:w="3780" w:type="dxa"/>
          </w:tcPr>
          <w:p w14:paraId="6FD55858" w14:textId="77777777" w:rsidR="000E3BD6" w:rsidRPr="000E7AEB" w:rsidRDefault="000E3BD6" w:rsidP="000E3BD6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66AB119E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4BCFB8BC" w14:textId="7D3E85D0" w:rsidR="000E3BD6" w:rsidRPr="000E7AEB" w:rsidRDefault="00C5448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AEED212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</w:tcPr>
          <w:p w14:paraId="36FDEB36" w14:textId="7134E9F9" w:rsidR="000E3BD6" w:rsidRPr="000E7AEB" w:rsidRDefault="00C54486" w:rsidP="000E3BD6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C54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824</w:t>
            </w:r>
          </w:p>
        </w:tc>
        <w:tc>
          <w:tcPr>
            <w:tcW w:w="274" w:type="dxa"/>
          </w:tcPr>
          <w:p w14:paraId="4635350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02405983" w14:textId="19D51AFE" w:rsidR="000E3BD6" w:rsidRPr="000E7AEB" w:rsidRDefault="00C5448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C54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824</w:t>
            </w:r>
          </w:p>
        </w:tc>
        <w:tc>
          <w:tcPr>
            <w:tcW w:w="270" w:type="dxa"/>
          </w:tcPr>
          <w:p w14:paraId="79B6B5C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</w:tcPr>
          <w:p w14:paraId="71678BAC" w14:textId="36A83709" w:rsidR="000E3BD6" w:rsidRPr="000E7AEB" w:rsidRDefault="00C54486" w:rsidP="000E3BD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54486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2C663F3F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69950DCE" w14:textId="243C0EEF" w:rsidR="000E3BD6" w:rsidRPr="000E7AEB" w:rsidRDefault="00C54486" w:rsidP="00C544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BD6" w:rsidRPr="000E7AEB" w14:paraId="3DFA6EEE" w14:textId="77777777" w:rsidTr="00125E4D">
        <w:trPr>
          <w:trHeight w:val="261"/>
        </w:trPr>
        <w:tc>
          <w:tcPr>
            <w:tcW w:w="3780" w:type="dxa"/>
          </w:tcPr>
          <w:p w14:paraId="1D51907E" w14:textId="77777777" w:rsidR="000E3BD6" w:rsidRPr="000E7AEB" w:rsidRDefault="000E3BD6" w:rsidP="000E3BD6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5D20F9DA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E165B" w14:textId="041D4BC5" w:rsidR="000E3BD6" w:rsidRPr="000E7AEB" w:rsidRDefault="00C5448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127</w:t>
            </w:r>
          </w:p>
        </w:tc>
        <w:tc>
          <w:tcPr>
            <w:tcW w:w="274" w:type="dxa"/>
          </w:tcPr>
          <w:p w14:paraId="7E4C8C0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59A5DD9C" w14:textId="09F0FD9F" w:rsidR="000E3BD6" w:rsidRPr="000E7AEB" w:rsidRDefault="00C54486" w:rsidP="000E3BD6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B33927F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7F066" w14:textId="770343D7" w:rsidR="000E3BD6" w:rsidRPr="000E7AEB" w:rsidRDefault="00C5448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3E1E3FD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2984CDB7" w14:textId="2F15998D" w:rsidR="000E3BD6" w:rsidRPr="000E7AEB" w:rsidRDefault="00C5448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D4A372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68F2E93" w14:textId="289B2C48" w:rsidR="000E3BD6" w:rsidRPr="001A6797" w:rsidRDefault="00C5448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4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127</w:t>
            </w:r>
          </w:p>
        </w:tc>
      </w:tr>
      <w:tr w:rsidR="000E3BD6" w:rsidRPr="000E7AEB" w14:paraId="79A80E3E" w14:textId="77777777" w:rsidTr="00125E4D">
        <w:trPr>
          <w:trHeight w:val="261"/>
        </w:trPr>
        <w:tc>
          <w:tcPr>
            <w:tcW w:w="3780" w:type="dxa"/>
          </w:tcPr>
          <w:p w14:paraId="4B7E7CC6" w14:textId="77777777" w:rsidR="000E3BD6" w:rsidRPr="00A918D0" w:rsidRDefault="000E3BD6" w:rsidP="000E3BD6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4E858960" w14:textId="77777777" w:rsidR="000E3BD6" w:rsidRPr="00A918D0" w:rsidRDefault="000E3BD6" w:rsidP="000E3BD6">
            <w:pPr>
              <w:pStyle w:val="acctfourfigures"/>
              <w:tabs>
                <w:tab w:val="clear" w:pos="765"/>
                <w:tab w:val="left" w:pos="227"/>
                <w:tab w:val="decimal" w:pos="521"/>
                <w:tab w:val="decimal" w:pos="611"/>
              </w:tabs>
              <w:spacing w:line="240" w:lineRule="atLeast"/>
              <w:ind w:left="160" w:right="-14" w:hanging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412B8" w14:textId="79C4759A" w:rsidR="000E3BD6" w:rsidRPr="00C54486" w:rsidRDefault="00C5448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74" w:type="dxa"/>
          </w:tcPr>
          <w:p w14:paraId="757F1DCB" w14:textId="77777777" w:rsidR="000E3BD6" w:rsidRPr="00C54486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28A6E5D1" w14:textId="7C8B8D48" w:rsidR="000E3BD6" w:rsidRPr="00C54486" w:rsidRDefault="00C54486" w:rsidP="000E3BD6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25CB3A26" w14:textId="77777777" w:rsidR="000E3BD6" w:rsidRPr="00C54486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298A1" w14:textId="0E2016FD" w:rsidR="000E3BD6" w:rsidRPr="00C54486" w:rsidRDefault="00C5448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4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3,951</w:t>
            </w:r>
          </w:p>
        </w:tc>
        <w:tc>
          <w:tcPr>
            <w:tcW w:w="270" w:type="dxa"/>
            <w:vAlign w:val="bottom"/>
          </w:tcPr>
          <w:p w14:paraId="2D25FD48" w14:textId="77777777" w:rsidR="000E3BD6" w:rsidRPr="00A918D0" w:rsidRDefault="000E3BD6" w:rsidP="000E3BD6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</w:tabs>
              <w:spacing w:line="240" w:lineRule="atLeast"/>
              <w:ind w:left="160" w:right="-86" w:hanging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64" w:type="dxa"/>
            <w:vAlign w:val="bottom"/>
          </w:tcPr>
          <w:p w14:paraId="25726DC1" w14:textId="77777777" w:rsidR="000E3BD6" w:rsidRPr="00A918D0" w:rsidRDefault="000E3BD6" w:rsidP="000E3BD6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tLeast"/>
              <w:ind w:left="160" w:right="-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E945BD" w14:textId="77777777" w:rsidR="000E3BD6" w:rsidRPr="00A918D0" w:rsidRDefault="000E3BD6" w:rsidP="000E3BD6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  <w:tab w:val="decimal" w:pos="969"/>
              </w:tabs>
              <w:spacing w:line="240" w:lineRule="atLeast"/>
              <w:ind w:left="160" w:right="-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06" w:type="dxa"/>
            <w:vAlign w:val="bottom"/>
          </w:tcPr>
          <w:p w14:paraId="5D2543D4" w14:textId="77777777" w:rsidR="000E3BD6" w:rsidRPr="00A918D0" w:rsidRDefault="000E3BD6" w:rsidP="000E3BD6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tLeast"/>
              <w:ind w:left="160" w:right="-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E3BD6" w:rsidRPr="000E7AEB" w14:paraId="721229D2" w14:textId="77777777" w:rsidTr="00125E4D">
        <w:trPr>
          <w:trHeight w:val="261"/>
        </w:trPr>
        <w:tc>
          <w:tcPr>
            <w:tcW w:w="3780" w:type="dxa"/>
          </w:tcPr>
          <w:p w14:paraId="3F374A2C" w14:textId="77777777" w:rsidR="000E3BD6" w:rsidRPr="000E7AEB" w:rsidRDefault="000E3BD6" w:rsidP="000E3BD6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47255852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A0F9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2F3F5FB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  <w:vAlign w:val="bottom"/>
          </w:tcPr>
          <w:p w14:paraId="243082F7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741CFCF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219BA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5C016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07AE695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C0CF1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E594753" w14:textId="77777777" w:rsidR="000E3BD6" w:rsidRPr="001A6797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BD6" w:rsidRPr="000E7AEB" w14:paraId="1A516773" w14:textId="77777777" w:rsidTr="00125E4D">
        <w:trPr>
          <w:trHeight w:val="261"/>
        </w:trPr>
        <w:tc>
          <w:tcPr>
            <w:tcW w:w="3780" w:type="dxa"/>
          </w:tcPr>
          <w:p w14:paraId="3DDB4211" w14:textId="77777777" w:rsidR="000E3BD6" w:rsidRPr="000E7AEB" w:rsidRDefault="000E3BD6" w:rsidP="000E3BD6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1F826BDB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697076B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A863EBE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vAlign w:val="bottom"/>
          </w:tcPr>
          <w:p w14:paraId="2B21BBB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82B3A44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3D6713E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74410B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24F00396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C65B0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29DC9BF" w14:textId="77777777" w:rsidR="000E3BD6" w:rsidRPr="001A6797" w:rsidRDefault="000E3BD6" w:rsidP="000E3BD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BD6" w:rsidRPr="000E7AEB" w14:paraId="68132145" w14:textId="77777777" w:rsidTr="00125E4D">
        <w:trPr>
          <w:trHeight w:val="261"/>
        </w:trPr>
        <w:tc>
          <w:tcPr>
            <w:tcW w:w="3780" w:type="dxa"/>
          </w:tcPr>
          <w:p w14:paraId="3FFA700F" w14:textId="3B86667D" w:rsidR="000E3BD6" w:rsidRPr="000E7AEB" w:rsidRDefault="00C54486" w:rsidP="000E3BD6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05A9BBA8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5B90C517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5BE5F1E0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vAlign w:val="bottom"/>
          </w:tcPr>
          <w:p w14:paraId="1F7CF52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7D54CF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CF6158A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A5345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57D6968C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2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5A4CA1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6" w:type="dxa"/>
            <w:vAlign w:val="bottom"/>
          </w:tcPr>
          <w:p w14:paraId="493A992D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BD6" w:rsidRPr="000E7AEB" w14:paraId="5E03A173" w14:textId="77777777" w:rsidTr="00125E4D">
        <w:trPr>
          <w:trHeight w:val="261"/>
        </w:trPr>
        <w:tc>
          <w:tcPr>
            <w:tcW w:w="3780" w:type="dxa"/>
          </w:tcPr>
          <w:p w14:paraId="40F050AC" w14:textId="16E1B99D" w:rsidR="000E3BD6" w:rsidRPr="00C54486" w:rsidRDefault="00C54486" w:rsidP="000E3BD6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54486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5E53B2F2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</w:tcPr>
          <w:p w14:paraId="4C04CD4C" w14:textId="67ED0D8C" w:rsidR="000E3BD6" w:rsidRPr="00C54486" w:rsidRDefault="00C55613" w:rsidP="000E3BD6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54486">
              <w:rPr>
                <w:rFonts w:asciiTheme="majorBidi" w:hAnsiTheme="majorBidi" w:cstheme="majorBidi"/>
                <w:sz w:val="28"/>
                <w:szCs w:val="28"/>
              </w:rPr>
              <w:t>(1,639)</w:t>
            </w:r>
          </w:p>
        </w:tc>
        <w:tc>
          <w:tcPr>
            <w:tcW w:w="274" w:type="dxa"/>
          </w:tcPr>
          <w:p w14:paraId="6F44BF36" w14:textId="77777777" w:rsidR="000E3BD6" w:rsidRPr="00C54486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double" w:sz="4" w:space="0" w:color="auto"/>
            </w:tcBorders>
          </w:tcPr>
          <w:p w14:paraId="3B687C52" w14:textId="122AAB0E" w:rsidR="000E3BD6" w:rsidRPr="00C54486" w:rsidRDefault="00C54486" w:rsidP="000E3BD6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2761973" w14:textId="77777777" w:rsidR="000E3BD6" w:rsidRPr="00C54486" w:rsidRDefault="000E3BD6" w:rsidP="000E3B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bottom w:val="double" w:sz="4" w:space="0" w:color="auto"/>
              <w:right w:val="nil"/>
            </w:tcBorders>
          </w:tcPr>
          <w:p w14:paraId="77BB2B70" w14:textId="1FFC5D6E" w:rsidR="000E3BD6" w:rsidRPr="00C54486" w:rsidRDefault="00C55613" w:rsidP="000E3BD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C55613">
              <w:rPr>
                <w:rFonts w:asciiTheme="majorBidi" w:hAnsiTheme="majorBidi" w:cstheme="majorBidi"/>
                <w:sz w:val="28"/>
                <w:szCs w:val="28"/>
              </w:rPr>
              <w:t>(1,639)</w:t>
            </w:r>
          </w:p>
        </w:tc>
        <w:tc>
          <w:tcPr>
            <w:tcW w:w="270" w:type="dxa"/>
          </w:tcPr>
          <w:p w14:paraId="627E5FA5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252835CD" w14:textId="6AB08EEF" w:rsidR="000E3BD6" w:rsidRPr="000E7AEB" w:rsidRDefault="00C54486" w:rsidP="00C5448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4D2CA" w14:textId="77777777" w:rsidR="000E3BD6" w:rsidRPr="000E7AEB" w:rsidRDefault="000E3BD6" w:rsidP="000E3B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</w:tcPr>
          <w:p w14:paraId="583756A3" w14:textId="75FFC8D2" w:rsidR="000E3BD6" w:rsidRPr="000E7AEB" w:rsidRDefault="00C54486" w:rsidP="00C5448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486">
              <w:rPr>
                <w:rFonts w:asciiTheme="majorBidi" w:hAnsiTheme="majorBidi" w:cstheme="majorBidi"/>
                <w:sz w:val="28"/>
                <w:szCs w:val="28"/>
              </w:rPr>
              <w:t>(1,639)</w:t>
            </w:r>
          </w:p>
        </w:tc>
      </w:tr>
    </w:tbl>
    <w:p w14:paraId="4965ADCB" w14:textId="77777777" w:rsidR="000E3BD6" w:rsidRPr="000E3BD6" w:rsidRDefault="000E3BD6" w:rsidP="000E3BD6">
      <w:pPr>
        <w:rPr>
          <w:rFonts w:asciiTheme="majorBidi" w:hAnsiTheme="majorBidi" w:cstheme="minorBidi"/>
          <w:sz w:val="30"/>
          <w:szCs w:val="30"/>
        </w:rPr>
      </w:pPr>
    </w:p>
    <w:p w14:paraId="5B0E2738" w14:textId="77777777" w:rsidR="00B43A0E" w:rsidRDefault="00B43A0E">
      <w:r>
        <w:br w:type="page"/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780"/>
        <w:gridCol w:w="270"/>
        <w:gridCol w:w="1980"/>
        <w:gridCol w:w="270"/>
        <w:gridCol w:w="2340"/>
        <w:gridCol w:w="270"/>
        <w:gridCol w:w="1980"/>
        <w:gridCol w:w="270"/>
        <w:gridCol w:w="1440"/>
        <w:gridCol w:w="270"/>
        <w:gridCol w:w="1530"/>
      </w:tblGrid>
      <w:tr w:rsidR="00530B28" w:rsidRPr="000E7AEB" w14:paraId="6DF4CA8F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49739E42" w14:textId="16A88BF6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B284F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0" w:type="dxa"/>
            <w:gridSpan w:val="9"/>
            <w:tcBorders>
              <w:left w:val="nil"/>
            </w:tcBorders>
            <w:vAlign w:val="bottom"/>
          </w:tcPr>
          <w:p w14:paraId="3C9652D7" w14:textId="3D33F45A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E7A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0E7AEB" w14:paraId="7AA18DBA" w14:textId="77777777" w:rsidTr="00125E4D">
        <w:trPr>
          <w:trHeight w:val="344"/>
        </w:trPr>
        <w:tc>
          <w:tcPr>
            <w:tcW w:w="3780" w:type="dxa"/>
            <w:vAlign w:val="bottom"/>
          </w:tcPr>
          <w:p w14:paraId="630BC296" w14:textId="77777777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34F166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5"/>
            <w:tcBorders>
              <w:left w:val="nil"/>
              <w:right w:val="nil"/>
            </w:tcBorders>
            <w:vAlign w:val="bottom"/>
          </w:tcPr>
          <w:p w14:paraId="6B1DA806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C3E371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4F94A3B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0E7AEB" w14:paraId="1DA74862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22C6FFAC" w14:textId="77777777" w:rsidR="007A3BA3" w:rsidRPr="000E7AEB" w:rsidRDefault="007A3BA3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4B40ED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D069CF7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1C0738A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F1D5DBB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4A1BEA7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C1BDFE9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469E648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DB41CB7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BE7A0A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5C984A" w14:textId="77777777" w:rsidR="007A3BA3" w:rsidRPr="000E7AEB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24B33BD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0CA004" w14:textId="77777777" w:rsidR="007A3BA3" w:rsidRPr="000E7AEB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0E7AEB" w14:paraId="2C73C6E7" w14:textId="77777777" w:rsidTr="00125E4D">
        <w:trPr>
          <w:trHeight w:val="261"/>
        </w:trPr>
        <w:tc>
          <w:tcPr>
            <w:tcW w:w="3780" w:type="dxa"/>
            <w:vAlign w:val="bottom"/>
          </w:tcPr>
          <w:p w14:paraId="35909E43" w14:textId="77777777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142ED5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0" w:type="dxa"/>
            <w:gridSpan w:val="9"/>
            <w:tcBorders>
              <w:left w:val="nil"/>
            </w:tcBorders>
            <w:vAlign w:val="bottom"/>
          </w:tcPr>
          <w:p w14:paraId="09556797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0E7AEB" w14:paraId="6FB02B1C" w14:textId="77777777" w:rsidTr="00125E4D">
        <w:trPr>
          <w:trHeight w:val="261"/>
        </w:trPr>
        <w:tc>
          <w:tcPr>
            <w:tcW w:w="3780" w:type="dxa"/>
          </w:tcPr>
          <w:p w14:paraId="70A2447C" w14:textId="6B6E0C2B" w:rsidR="007A3BA3" w:rsidRPr="000E7AEB" w:rsidRDefault="007A3BA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B3345"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2A4E92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E1504E4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96E1B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2B1BC0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87378D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96B025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60047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856581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93EB2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B19A4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0E7AEB" w14:paraId="345FE63C" w14:textId="77777777" w:rsidTr="00125E4D">
        <w:trPr>
          <w:trHeight w:val="261"/>
        </w:trPr>
        <w:tc>
          <w:tcPr>
            <w:tcW w:w="3780" w:type="dxa"/>
          </w:tcPr>
          <w:p w14:paraId="5472B3A0" w14:textId="77777777" w:rsidR="007A3BA3" w:rsidRPr="000E7AEB" w:rsidRDefault="007A3BA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61F50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C025A65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2C5C3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F79810F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5917A2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BEC7879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66C8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0E8E8D" w14:textId="77777777" w:rsidR="007A3BA3" w:rsidRPr="000E7AEB" w:rsidRDefault="007A3BA3" w:rsidP="00954E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7F7556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C55455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345" w:rsidRPr="000E7AEB" w14:paraId="12FF6EF4" w14:textId="77777777" w:rsidTr="00125E4D">
        <w:trPr>
          <w:trHeight w:val="261"/>
        </w:trPr>
        <w:tc>
          <w:tcPr>
            <w:tcW w:w="3780" w:type="dxa"/>
          </w:tcPr>
          <w:p w14:paraId="5E104D6F" w14:textId="77777777" w:rsidR="009B3345" w:rsidRPr="000E7AEB" w:rsidRDefault="009B3345" w:rsidP="009B334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327779A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C83162C" w14:textId="4DF1E6B9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F65E4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758C2195" w14:textId="542D2923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1BF15621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481F35A" w14:textId="63900D10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861827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D7B121" w14:textId="2852077D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0B30FE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763E13" w14:textId="6DF616BB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B3345" w:rsidRPr="000E7AEB" w14:paraId="0BA8500D" w14:textId="77777777" w:rsidTr="00125E4D">
        <w:trPr>
          <w:trHeight w:val="261"/>
        </w:trPr>
        <w:tc>
          <w:tcPr>
            <w:tcW w:w="3780" w:type="dxa"/>
          </w:tcPr>
          <w:p w14:paraId="6C505191" w14:textId="77777777" w:rsidR="009B3345" w:rsidRPr="000E7AEB" w:rsidRDefault="009B3345" w:rsidP="009B334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0561A17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233CC47" w14:textId="4AAC6945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268C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830BD8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0E38F95" w14:textId="7CB49715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07E8C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B79BCC4" w14:textId="0F91981F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268C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84B591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A5E484" w14:textId="39B9F520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C889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513DF4" w14:textId="636DCB39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5545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B3345" w:rsidRPr="000E7AEB" w14:paraId="6A02D3FD" w14:textId="77777777" w:rsidTr="00125E4D">
        <w:trPr>
          <w:trHeight w:val="261"/>
        </w:trPr>
        <w:tc>
          <w:tcPr>
            <w:tcW w:w="3780" w:type="dxa"/>
          </w:tcPr>
          <w:p w14:paraId="5313AF74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3EDFD7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E07C2" w14:textId="2591179A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7268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31C705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50EDC20" w14:textId="454CACBC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161F90A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CB553" w14:textId="22958E41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</w:t>
            </w:r>
            <w:r w:rsidR="00726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20C51183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3D98B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7B0C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0E6243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7C41142F" w14:textId="77777777" w:rsidTr="00125E4D">
        <w:trPr>
          <w:trHeight w:val="261"/>
        </w:trPr>
        <w:tc>
          <w:tcPr>
            <w:tcW w:w="3780" w:type="dxa"/>
          </w:tcPr>
          <w:p w14:paraId="098B76BE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65704B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D4C2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E71C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5FA0507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C99DD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6D94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3ACBF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6D70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417D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A4377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0EDD46A6" w14:textId="77777777" w:rsidTr="00125E4D">
        <w:trPr>
          <w:trHeight w:val="261"/>
        </w:trPr>
        <w:tc>
          <w:tcPr>
            <w:tcW w:w="3780" w:type="dxa"/>
          </w:tcPr>
          <w:p w14:paraId="67B03D11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F23A7E3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5ECB33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A31ED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E3E9B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8ACF4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23DB10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E21A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DED0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AB22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30899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6202631D" w14:textId="77777777" w:rsidTr="00125E4D">
        <w:trPr>
          <w:trHeight w:val="261"/>
        </w:trPr>
        <w:tc>
          <w:tcPr>
            <w:tcW w:w="3780" w:type="dxa"/>
          </w:tcPr>
          <w:p w14:paraId="0047EFC8" w14:textId="2F47166E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C6877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471EAB" w14:textId="6703D648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</w:tcPr>
          <w:p w14:paraId="447070D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28A4F4F1" w14:textId="1940836A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55946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2BC906" w14:textId="5AFE4BA1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  <w:vAlign w:val="bottom"/>
          </w:tcPr>
          <w:p w14:paraId="13CBEA9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241B3" w14:textId="68A83C53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CF2A0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8BF248" w14:textId="191F1804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</w:tr>
    </w:tbl>
    <w:p w14:paraId="6F11E037" w14:textId="3C72B259" w:rsidR="005800A2" w:rsidRPr="000E7AEB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838175" w14:textId="1BD38FB9" w:rsidR="005800A2" w:rsidRPr="000E7AEB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5800A2" w:rsidRPr="000E7AEB" w:rsidSect="00125E4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E7AEB">
        <w:tab/>
      </w:r>
    </w:p>
    <w:p w14:paraId="5C9BAE40" w14:textId="76B14695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254"/>
      </w:tblGrid>
      <w:tr w:rsidR="00530B28" w:rsidRPr="000E7AEB" w14:paraId="2E2AF782" w14:textId="77777777" w:rsidTr="009D664F">
        <w:trPr>
          <w:tblHeader/>
        </w:trPr>
        <w:tc>
          <w:tcPr>
            <w:tcW w:w="3330" w:type="dxa"/>
          </w:tcPr>
          <w:p w14:paraId="698D489B" w14:textId="77777777" w:rsidR="00372499" w:rsidRPr="00C422A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C422A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0E7AEB" w14:paraId="1C3530D7" w14:textId="77777777" w:rsidTr="009D664F">
        <w:tc>
          <w:tcPr>
            <w:tcW w:w="3330" w:type="dxa"/>
          </w:tcPr>
          <w:p w14:paraId="6F45CDEB" w14:textId="77777777" w:rsidR="00372499" w:rsidRPr="00C422A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C422A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0E7AEB" w14:paraId="69136A57" w14:textId="77777777" w:rsidTr="009D664F">
        <w:tc>
          <w:tcPr>
            <w:tcW w:w="3330" w:type="dxa"/>
          </w:tcPr>
          <w:p w14:paraId="3F9F720F" w14:textId="50C661B6" w:rsidR="00372499" w:rsidRPr="00C422A8" w:rsidRDefault="009D664F" w:rsidP="00A307B9">
            <w:pPr>
              <w:tabs>
                <w:tab w:val="clear" w:pos="227"/>
              </w:tabs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0E7AEB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0E7AEB" w:rsidRDefault="00267C4F" w:rsidP="006C5101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0E7AEB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530B28" w:rsidRPr="00B06EC6" w14:paraId="0F0AA22F" w14:textId="77777777" w:rsidTr="007A2772">
        <w:trPr>
          <w:trHeight w:val="659"/>
          <w:tblHeader/>
        </w:trPr>
        <w:tc>
          <w:tcPr>
            <w:tcW w:w="3190" w:type="pct"/>
            <w:vAlign w:val="bottom"/>
          </w:tcPr>
          <w:p w14:paraId="30B68A67" w14:textId="2285616F" w:rsidR="00267C4F" w:rsidRPr="00B06EC6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57A40"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57A40"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9B3345"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705C1"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B3345"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62" w:type="pct"/>
            <w:vAlign w:val="bottom"/>
          </w:tcPr>
          <w:p w14:paraId="65E866E9" w14:textId="2531B137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FC0DC27" w14:textId="77777777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44CA8009" w14:textId="77777777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79EB821" w14:textId="4DD40230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0B28" w:rsidRPr="00B06EC6" w14:paraId="208D2A48" w14:textId="77777777" w:rsidTr="007A2772">
        <w:trPr>
          <w:tblHeader/>
        </w:trPr>
        <w:tc>
          <w:tcPr>
            <w:tcW w:w="3190" w:type="pct"/>
          </w:tcPr>
          <w:p w14:paraId="25FC9089" w14:textId="77777777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0" w:type="pct"/>
            <w:gridSpan w:val="3"/>
          </w:tcPr>
          <w:p w14:paraId="654198BB" w14:textId="1EB9DC60" w:rsidR="00267C4F" w:rsidRPr="00B06EC6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B06EC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C00A3" w:rsidRPr="00B06EC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06EC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30B28" w:rsidRPr="00B06EC6" w14:paraId="66AEED33" w14:textId="77777777" w:rsidTr="007A2772">
        <w:tc>
          <w:tcPr>
            <w:tcW w:w="3190" w:type="pct"/>
          </w:tcPr>
          <w:p w14:paraId="629BD8A8" w14:textId="1F6224BE" w:rsidR="00267C4F" w:rsidRPr="00B06EC6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pct"/>
          </w:tcPr>
          <w:p w14:paraId="0FD39055" w14:textId="77777777" w:rsidR="00267C4F" w:rsidRPr="00B06EC6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254C48D" w14:textId="77777777" w:rsidR="00267C4F" w:rsidRPr="00B06EC6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49052D7D" w14:textId="77777777" w:rsidR="00267C4F" w:rsidRPr="00B06EC6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15D8" w:rsidRPr="00B06EC6" w14:paraId="47AAE59A" w14:textId="77777777" w:rsidTr="00414125">
        <w:tc>
          <w:tcPr>
            <w:tcW w:w="3190" w:type="pct"/>
          </w:tcPr>
          <w:p w14:paraId="5D6C44EE" w14:textId="31EDC078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  <w:r w:rsidR="00C45E80" w:rsidRPr="00B06EC6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2" w:type="pct"/>
          </w:tcPr>
          <w:p w14:paraId="1D9D3588" w14:textId="53D8CE53" w:rsidR="009E15D8" w:rsidRPr="00B06EC6" w:rsidRDefault="00435706" w:rsidP="00435706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116,404</w:t>
            </w:r>
          </w:p>
        </w:tc>
        <w:tc>
          <w:tcPr>
            <w:tcW w:w="136" w:type="pct"/>
          </w:tcPr>
          <w:p w14:paraId="331B586E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3B1C4C60" w14:textId="78A7825F" w:rsidR="009E15D8" w:rsidRPr="00B06EC6" w:rsidRDefault="004357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116,404</w:t>
            </w:r>
          </w:p>
        </w:tc>
      </w:tr>
      <w:tr w:rsidR="009E15D8" w:rsidRPr="00B06EC6" w14:paraId="4F8A412F" w14:textId="77777777" w:rsidTr="00414125">
        <w:tc>
          <w:tcPr>
            <w:tcW w:w="3190" w:type="pct"/>
          </w:tcPr>
          <w:p w14:paraId="74A8C17D" w14:textId="471C8500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14:paraId="0913BE3E" w14:textId="41687713" w:rsidR="009E15D8" w:rsidRPr="00B06EC6" w:rsidRDefault="004357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</w:rPr>
              <w:t>74,764</w:t>
            </w:r>
          </w:p>
        </w:tc>
        <w:tc>
          <w:tcPr>
            <w:tcW w:w="136" w:type="pct"/>
          </w:tcPr>
          <w:p w14:paraId="5575FE4E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AA9CF81" w14:textId="44DEB02E" w:rsidR="009E15D8" w:rsidRPr="00B06EC6" w:rsidRDefault="004357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</w:rPr>
              <w:t>74,764</w:t>
            </w:r>
          </w:p>
        </w:tc>
      </w:tr>
      <w:tr w:rsidR="009E15D8" w:rsidRPr="00B06EC6" w14:paraId="52EBCE50" w14:textId="77777777" w:rsidTr="00414125">
        <w:tc>
          <w:tcPr>
            <w:tcW w:w="3190" w:type="pct"/>
          </w:tcPr>
          <w:p w14:paraId="77F01028" w14:textId="77777777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54B444B0" w:rsidR="009E15D8" w:rsidRPr="00B06EC6" w:rsidRDefault="004357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191,168</w:t>
            </w:r>
          </w:p>
        </w:tc>
        <w:tc>
          <w:tcPr>
            <w:tcW w:w="136" w:type="pct"/>
          </w:tcPr>
          <w:p w14:paraId="183E28FF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251EE81D" w:rsidR="009E15D8" w:rsidRPr="00B06EC6" w:rsidRDefault="004357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191,168</w:t>
            </w:r>
          </w:p>
        </w:tc>
      </w:tr>
      <w:tr w:rsidR="009E15D8" w:rsidRPr="00B06EC6" w14:paraId="7945AA55" w14:textId="77777777" w:rsidTr="00414125">
        <w:tc>
          <w:tcPr>
            <w:tcW w:w="3190" w:type="pct"/>
          </w:tcPr>
          <w:p w14:paraId="3B56C09C" w14:textId="77777777" w:rsidR="009E15D8" w:rsidRPr="00B06EC6" w:rsidRDefault="009E15D8" w:rsidP="009E15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0A27E995" w14:textId="77777777" w:rsidR="009E15D8" w:rsidRPr="00B06EC6" w:rsidRDefault="009E15D8" w:rsidP="009E15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838A27D" w14:textId="77777777" w:rsidR="009E15D8" w:rsidRPr="00B06EC6" w:rsidRDefault="009E15D8" w:rsidP="009E15D8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FBE7970" w14:textId="77777777" w:rsidR="009E15D8" w:rsidRPr="00B06EC6" w:rsidRDefault="009E15D8" w:rsidP="009E15D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5D8" w:rsidRPr="00B06EC6" w14:paraId="115BC5A9" w14:textId="77777777" w:rsidTr="00414125">
        <w:tc>
          <w:tcPr>
            <w:tcW w:w="3190" w:type="pct"/>
          </w:tcPr>
          <w:p w14:paraId="00A46768" w14:textId="77777777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3E1FC33E" w14:textId="77777777" w:rsidR="009E15D8" w:rsidRPr="00B06EC6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391FFC8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730E944A" w14:textId="77777777" w:rsidR="009E15D8" w:rsidRPr="00B06EC6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15D8" w:rsidRPr="00B06EC6" w14:paraId="4EE925BC" w14:textId="77777777" w:rsidTr="00414125">
        <w:tc>
          <w:tcPr>
            <w:tcW w:w="3190" w:type="pct"/>
          </w:tcPr>
          <w:p w14:paraId="0FB94E05" w14:textId="4A6A283C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62" w:type="pct"/>
            <w:vAlign w:val="bottom"/>
          </w:tcPr>
          <w:p w14:paraId="52F2D08F" w14:textId="3CCA2ABD" w:rsidR="009E15D8" w:rsidRPr="00B06EC6" w:rsidRDefault="004C6C06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</w:rPr>
              <w:t>131,671</w:t>
            </w:r>
          </w:p>
        </w:tc>
        <w:tc>
          <w:tcPr>
            <w:tcW w:w="136" w:type="pct"/>
            <w:vAlign w:val="bottom"/>
          </w:tcPr>
          <w:p w14:paraId="4837E760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23B41728" w14:textId="6F6B62C5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131,671</w:t>
            </w:r>
          </w:p>
        </w:tc>
      </w:tr>
      <w:tr w:rsidR="009E15D8" w:rsidRPr="00B06EC6" w14:paraId="3DD8B6FB" w14:textId="77777777" w:rsidTr="00414125">
        <w:tc>
          <w:tcPr>
            <w:tcW w:w="3190" w:type="pct"/>
          </w:tcPr>
          <w:p w14:paraId="61596CB8" w14:textId="77777777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2" w:type="pct"/>
          </w:tcPr>
          <w:p w14:paraId="3EACBD5D" w14:textId="30152BE2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</w:rPr>
              <w:t>427,041</w:t>
            </w:r>
          </w:p>
        </w:tc>
        <w:tc>
          <w:tcPr>
            <w:tcW w:w="136" w:type="pct"/>
          </w:tcPr>
          <w:p w14:paraId="03E96F8E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D695B1A" w14:textId="08B549D9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427,041</w:t>
            </w:r>
          </w:p>
        </w:tc>
      </w:tr>
      <w:tr w:rsidR="009E15D8" w:rsidRPr="00B06EC6" w14:paraId="115610DF" w14:textId="77777777" w:rsidTr="00414125">
        <w:tc>
          <w:tcPr>
            <w:tcW w:w="3190" w:type="pct"/>
          </w:tcPr>
          <w:p w14:paraId="2F520D57" w14:textId="797DEAE9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</w:tcPr>
          <w:p w14:paraId="79D68D4E" w14:textId="791A7EAF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</w:rPr>
              <w:t>21,343</w:t>
            </w:r>
          </w:p>
        </w:tc>
        <w:tc>
          <w:tcPr>
            <w:tcW w:w="136" w:type="pct"/>
          </w:tcPr>
          <w:p w14:paraId="36F7ED36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pct"/>
          </w:tcPr>
          <w:p w14:paraId="6053FE77" w14:textId="578DD576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6E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20,319</w:t>
            </w:r>
          </w:p>
        </w:tc>
      </w:tr>
      <w:tr w:rsidR="009E15D8" w:rsidRPr="00B06EC6" w14:paraId="516B684F" w14:textId="77777777" w:rsidTr="00414125">
        <w:tc>
          <w:tcPr>
            <w:tcW w:w="3190" w:type="pct"/>
          </w:tcPr>
          <w:p w14:paraId="3DC8D00C" w14:textId="77777777" w:rsidR="009E15D8" w:rsidRPr="00B06EC6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5AF16892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580,055</w:t>
            </w:r>
          </w:p>
        </w:tc>
        <w:tc>
          <w:tcPr>
            <w:tcW w:w="136" w:type="pct"/>
            <w:vAlign w:val="bottom"/>
          </w:tcPr>
          <w:p w14:paraId="125CBC26" w14:textId="77777777" w:rsidR="009E15D8" w:rsidRPr="00B06EC6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49B66B88" w:rsidR="009E15D8" w:rsidRPr="00B06EC6" w:rsidRDefault="00622C43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6E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579,031</w:t>
            </w:r>
          </w:p>
        </w:tc>
      </w:tr>
    </w:tbl>
    <w:p w14:paraId="208D8DF8" w14:textId="138E306C" w:rsidR="00267C4F" w:rsidRPr="00B06EC6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266622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55317" w14:textId="77777777" w:rsidR="00137B72" w:rsidRDefault="00137B72">
      <w:r>
        <w:separator/>
      </w:r>
    </w:p>
  </w:endnote>
  <w:endnote w:type="continuationSeparator" w:id="0">
    <w:p w14:paraId="53CA87D5" w14:textId="77777777" w:rsidR="00137B72" w:rsidRDefault="00137B72">
      <w:r>
        <w:continuationSeparator/>
      </w:r>
    </w:p>
  </w:endnote>
  <w:endnote w:type="continuationNotice" w:id="1">
    <w:p w14:paraId="2B4DE319" w14:textId="77777777" w:rsidR="00137B72" w:rsidRDefault="00137B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01226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BC08F" w14:textId="77777777" w:rsidR="00B43A0E" w:rsidRPr="00921970" w:rsidRDefault="00B43A0E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5803F" w14:textId="4ED11704" w:rsidR="00C0670D" w:rsidRPr="00B43A0E" w:rsidRDefault="001F65E9" w:rsidP="00B43A0E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3ADD" w14:textId="77777777" w:rsidR="00137B72" w:rsidRDefault="00137B72">
      <w:r>
        <w:separator/>
      </w:r>
    </w:p>
  </w:footnote>
  <w:footnote w:type="continuationSeparator" w:id="0">
    <w:p w14:paraId="2549EE60" w14:textId="77777777" w:rsidR="00137B72" w:rsidRDefault="00137B72">
      <w:r>
        <w:continuationSeparator/>
      </w:r>
    </w:p>
  </w:footnote>
  <w:footnote w:type="continuationNotice" w:id="1">
    <w:p w14:paraId="67812428" w14:textId="77777777" w:rsidR="00137B72" w:rsidRDefault="00137B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02BC" w14:textId="77777777" w:rsidR="00B43A0E" w:rsidRPr="003E24D3" w:rsidRDefault="00B43A0E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EA9BEDC" w14:textId="77777777" w:rsidR="00B43A0E" w:rsidRPr="003E24D3" w:rsidRDefault="00B43A0E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0BF296" w14:textId="77777777" w:rsidR="00B43A0E" w:rsidRPr="00CA302D" w:rsidRDefault="00B43A0E" w:rsidP="009C1AF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32663737" w14:textId="77777777" w:rsidR="00B43A0E" w:rsidRPr="001329D0" w:rsidRDefault="00B43A0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6099" w14:textId="77777777" w:rsidR="00B43A0E" w:rsidRPr="003E24D3" w:rsidRDefault="00B43A0E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4CBCDF0" w14:textId="77777777" w:rsidR="00B43A0E" w:rsidRPr="003E24D3" w:rsidRDefault="00B43A0E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834E6" w14:textId="77777777" w:rsidR="00B43A0E" w:rsidRPr="00CA302D" w:rsidRDefault="00B43A0E" w:rsidP="009C1AF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50224AF" w14:textId="77777777" w:rsidR="00B43A0E" w:rsidRPr="001329D0" w:rsidRDefault="00B43A0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4A07" w14:textId="77777777" w:rsidR="005076F8" w:rsidRPr="003E24D3" w:rsidRDefault="005076F8" w:rsidP="005076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DF5AE3C" w14:textId="77777777" w:rsidR="005076F8" w:rsidRPr="003E24D3" w:rsidRDefault="005076F8" w:rsidP="005076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529F668" w14:textId="77777777" w:rsidR="005076F8" w:rsidRPr="00CA302D" w:rsidRDefault="005076F8" w:rsidP="005076F8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DFE0" w14:textId="77777777" w:rsidR="00B43A0E" w:rsidRPr="003E24D3" w:rsidRDefault="00B43A0E" w:rsidP="005076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63E59AE" w14:textId="77777777" w:rsidR="00B43A0E" w:rsidRPr="003E24D3" w:rsidRDefault="00B43A0E" w:rsidP="005076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036916" w14:textId="77777777" w:rsidR="00B43A0E" w:rsidRPr="00CA302D" w:rsidRDefault="00B43A0E" w:rsidP="005076F8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0AE35B05" w14:textId="77777777" w:rsidR="00B43A0E" w:rsidRPr="001329D0" w:rsidRDefault="00B43A0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2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41"/>
    <w:rsid w:val="00002468"/>
    <w:rsid w:val="00002573"/>
    <w:rsid w:val="0000294F"/>
    <w:rsid w:val="00002B68"/>
    <w:rsid w:val="00002C37"/>
    <w:rsid w:val="00002E91"/>
    <w:rsid w:val="000036BD"/>
    <w:rsid w:val="000039A4"/>
    <w:rsid w:val="000043CE"/>
    <w:rsid w:val="0000466D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F8C"/>
    <w:rsid w:val="0001102F"/>
    <w:rsid w:val="0001192B"/>
    <w:rsid w:val="00011EAE"/>
    <w:rsid w:val="00012937"/>
    <w:rsid w:val="00012A82"/>
    <w:rsid w:val="00012B5D"/>
    <w:rsid w:val="00012C30"/>
    <w:rsid w:val="00012C59"/>
    <w:rsid w:val="00012ECB"/>
    <w:rsid w:val="00012F5F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617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088"/>
    <w:rsid w:val="00026596"/>
    <w:rsid w:val="00026598"/>
    <w:rsid w:val="0002659A"/>
    <w:rsid w:val="0002666D"/>
    <w:rsid w:val="00026AB8"/>
    <w:rsid w:val="00027430"/>
    <w:rsid w:val="00027A2F"/>
    <w:rsid w:val="000300CD"/>
    <w:rsid w:val="00030ACB"/>
    <w:rsid w:val="00030C0D"/>
    <w:rsid w:val="00030C78"/>
    <w:rsid w:val="00030E69"/>
    <w:rsid w:val="00031241"/>
    <w:rsid w:val="00031815"/>
    <w:rsid w:val="00031E92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CBC"/>
    <w:rsid w:val="00035D27"/>
    <w:rsid w:val="000361E5"/>
    <w:rsid w:val="00036675"/>
    <w:rsid w:val="00036C6A"/>
    <w:rsid w:val="0003741C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CAA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333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018"/>
    <w:rsid w:val="00054218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0C0"/>
    <w:rsid w:val="00057C4F"/>
    <w:rsid w:val="00057C50"/>
    <w:rsid w:val="000605A6"/>
    <w:rsid w:val="0006085E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3281"/>
    <w:rsid w:val="00063530"/>
    <w:rsid w:val="00063C95"/>
    <w:rsid w:val="0006486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A00"/>
    <w:rsid w:val="000701EB"/>
    <w:rsid w:val="00070456"/>
    <w:rsid w:val="000706A9"/>
    <w:rsid w:val="0007078C"/>
    <w:rsid w:val="000708DC"/>
    <w:rsid w:val="00070A79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5E4B"/>
    <w:rsid w:val="00076F03"/>
    <w:rsid w:val="00076F2A"/>
    <w:rsid w:val="00076F30"/>
    <w:rsid w:val="00076F7C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611"/>
    <w:rsid w:val="00082D48"/>
    <w:rsid w:val="00082F2B"/>
    <w:rsid w:val="00083017"/>
    <w:rsid w:val="000830CE"/>
    <w:rsid w:val="00083687"/>
    <w:rsid w:val="00083A6A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78A"/>
    <w:rsid w:val="000A093F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BFD"/>
    <w:rsid w:val="000B5D78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2256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2F04"/>
    <w:rsid w:val="000D392B"/>
    <w:rsid w:val="000D3B78"/>
    <w:rsid w:val="000D3D86"/>
    <w:rsid w:val="000D3F3E"/>
    <w:rsid w:val="000D4239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3DC"/>
    <w:rsid w:val="000E276F"/>
    <w:rsid w:val="000E28AB"/>
    <w:rsid w:val="000E314F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6A3"/>
    <w:rsid w:val="000E56C6"/>
    <w:rsid w:val="000E5A65"/>
    <w:rsid w:val="000E5E91"/>
    <w:rsid w:val="000E6788"/>
    <w:rsid w:val="000E69E5"/>
    <w:rsid w:val="000E778C"/>
    <w:rsid w:val="000E7AEB"/>
    <w:rsid w:val="000E7B65"/>
    <w:rsid w:val="000E7D1B"/>
    <w:rsid w:val="000E7DC5"/>
    <w:rsid w:val="000F0134"/>
    <w:rsid w:val="000F0251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AD1"/>
    <w:rsid w:val="000F5233"/>
    <w:rsid w:val="000F5B03"/>
    <w:rsid w:val="000F5B95"/>
    <w:rsid w:val="000F5F01"/>
    <w:rsid w:val="000F6ED9"/>
    <w:rsid w:val="000F704C"/>
    <w:rsid w:val="000F707C"/>
    <w:rsid w:val="000F72D9"/>
    <w:rsid w:val="001000FB"/>
    <w:rsid w:val="00100105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78"/>
    <w:rsid w:val="00110A28"/>
    <w:rsid w:val="00110AC6"/>
    <w:rsid w:val="00110E82"/>
    <w:rsid w:val="00111750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6FD4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5E4D"/>
    <w:rsid w:val="001263B4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57B"/>
    <w:rsid w:val="00136658"/>
    <w:rsid w:val="00136F11"/>
    <w:rsid w:val="0013717D"/>
    <w:rsid w:val="001378A2"/>
    <w:rsid w:val="00137B72"/>
    <w:rsid w:val="00137F71"/>
    <w:rsid w:val="00137FB1"/>
    <w:rsid w:val="001403AB"/>
    <w:rsid w:val="00140DAF"/>
    <w:rsid w:val="00140E87"/>
    <w:rsid w:val="00141151"/>
    <w:rsid w:val="001414F5"/>
    <w:rsid w:val="00141738"/>
    <w:rsid w:val="00141FB4"/>
    <w:rsid w:val="001421FD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20D1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561"/>
    <w:rsid w:val="00167BDA"/>
    <w:rsid w:val="00167D57"/>
    <w:rsid w:val="001702B4"/>
    <w:rsid w:val="00170479"/>
    <w:rsid w:val="00170AC6"/>
    <w:rsid w:val="00170CB3"/>
    <w:rsid w:val="00170EB5"/>
    <w:rsid w:val="00170EDD"/>
    <w:rsid w:val="00170EE6"/>
    <w:rsid w:val="00170FEF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1CD5"/>
    <w:rsid w:val="001826A8"/>
    <w:rsid w:val="001826D9"/>
    <w:rsid w:val="00182C4F"/>
    <w:rsid w:val="00183075"/>
    <w:rsid w:val="00183638"/>
    <w:rsid w:val="00183B93"/>
    <w:rsid w:val="00183EE9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5F9D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727"/>
    <w:rsid w:val="001A18E8"/>
    <w:rsid w:val="001A190C"/>
    <w:rsid w:val="001A1E50"/>
    <w:rsid w:val="001A2406"/>
    <w:rsid w:val="001A2590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72F1"/>
    <w:rsid w:val="001A7602"/>
    <w:rsid w:val="001A76B5"/>
    <w:rsid w:val="001A7CE0"/>
    <w:rsid w:val="001B0027"/>
    <w:rsid w:val="001B02A7"/>
    <w:rsid w:val="001B03FA"/>
    <w:rsid w:val="001B059B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9F3"/>
    <w:rsid w:val="001C6B2D"/>
    <w:rsid w:val="001C71B0"/>
    <w:rsid w:val="001C7420"/>
    <w:rsid w:val="001D059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6145"/>
    <w:rsid w:val="001E6721"/>
    <w:rsid w:val="001E680F"/>
    <w:rsid w:val="001E6863"/>
    <w:rsid w:val="001E6B22"/>
    <w:rsid w:val="001E6C3A"/>
    <w:rsid w:val="001E6D3A"/>
    <w:rsid w:val="001E6D58"/>
    <w:rsid w:val="001E70E3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31D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2EBA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654"/>
    <w:rsid w:val="0021287D"/>
    <w:rsid w:val="002129AA"/>
    <w:rsid w:val="0021327E"/>
    <w:rsid w:val="002134EA"/>
    <w:rsid w:val="00213918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3C4"/>
    <w:rsid w:val="002254B0"/>
    <w:rsid w:val="00225D0D"/>
    <w:rsid w:val="00226049"/>
    <w:rsid w:val="002260EF"/>
    <w:rsid w:val="00226161"/>
    <w:rsid w:val="0022641C"/>
    <w:rsid w:val="00226626"/>
    <w:rsid w:val="00226B23"/>
    <w:rsid w:val="00226CD3"/>
    <w:rsid w:val="002270AF"/>
    <w:rsid w:val="0022736F"/>
    <w:rsid w:val="002273EE"/>
    <w:rsid w:val="0022749D"/>
    <w:rsid w:val="00227CD8"/>
    <w:rsid w:val="00230BCE"/>
    <w:rsid w:val="00231198"/>
    <w:rsid w:val="0023144F"/>
    <w:rsid w:val="00232D08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AE0"/>
    <w:rsid w:val="00245C2F"/>
    <w:rsid w:val="00245F6D"/>
    <w:rsid w:val="00246AA5"/>
    <w:rsid w:val="00247473"/>
    <w:rsid w:val="0024775B"/>
    <w:rsid w:val="00247E96"/>
    <w:rsid w:val="00250423"/>
    <w:rsid w:val="00250550"/>
    <w:rsid w:val="002506A1"/>
    <w:rsid w:val="0025075F"/>
    <w:rsid w:val="00250971"/>
    <w:rsid w:val="0025105F"/>
    <w:rsid w:val="002510CF"/>
    <w:rsid w:val="002513B3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0FC9"/>
    <w:rsid w:val="0026106C"/>
    <w:rsid w:val="002610A1"/>
    <w:rsid w:val="002611DD"/>
    <w:rsid w:val="00261902"/>
    <w:rsid w:val="0026235F"/>
    <w:rsid w:val="0026275B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BB0"/>
    <w:rsid w:val="00270BBF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D1B"/>
    <w:rsid w:val="00272D23"/>
    <w:rsid w:val="00273214"/>
    <w:rsid w:val="00273435"/>
    <w:rsid w:val="0027358C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348F"/>
    <w:rsid w:val="0028406E"/>
    <w:rsid w:val="0028434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3976"/>
    <w:rsid w:val="002944AE"/>
    <w:rsid w:val="00294549"/>
    <w:rsid w:val="00294959"/>
    <w:rsid w:val="00294C8E"/>
    <w:rsid w:val="00294F57"/>
    <w:rsid w:val="00295FCD"/>
    <w:rsid w:val="002965EB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2B5"/>
    <w:rsid w:val="002A3B1F"/>
    <w:rsid w:val="002A447F"/>
    <w:rsid w:val="002A44A7"/>
    <w:rsid w:val="002A4A02"/>
    <w:rsid w:val="002A4B36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1567"/>
    <w:rsid w:val="002B15CB"/>
    <w:rsid w:val="002B2458"/>
    <w:rsid w:val="002B25C9"/>
    <w:rsid w:val="002B27A7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1D33"/>
    <w:rsid w:val="002C2141"/>
    <w:rsid w:val="002C28E0"/>
    <w:rsid w:val="002C2E11"/>
    <w:rsid w:val="002C2ED9"/>
    <w:rsid w:val="002C3049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54F"/>
    <w:rsid w:val="002C56BB"/>
    <w:rsid w:val="002C589E"/>
    <w:rsid w:val="002C5E2F"/>
    <w:rsid w:val="002C5F09"/>
    <w:rsid w:val="002C6038"/>
    <w:rsid w:val="002C6B32"/>
    <w:rsid w:val="002C6DC1"/>
    <w:rsid w:val="002C7960"/>
    <w:rsid w:val="002C7DF7"/>
    <w:rsid w:val="002D0594"/>
    <w:rsid w:val="002D07E9"/>
    <w:rsid w:val="002D0949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9BB"/>
    <w:rsid w:val="002D6BBF"/>
    <w:rsid w:val="002D6F4F"/>
    <w:rsid w:val="002D7384"/>
    <w:rsid w:val="002D73C1"/>
    <w:rsid w:val="002D7A75"/>
    <w:rsid w:val="002D7A9D"/>
    <w:rsid w:val="002D7D7C"/>
    <w:rsid w:val="002D7EF8"/>
    <w:rsid w:val="002D7FA1"/>
    <w:rsid w:val="002E0459"/>
    <w:rsid w:val="002E0583"/>
    <w:rsid w:val="002E0F0D"/>
    <w:rsid w:val="002E1FB2"/>
    <w:rsid w:val="002E23FB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82A"/>
    <w:rsid w:val="002F1CCE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4F4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62A1"/>
    <w:rsid w:val="00316FA3"/>
    <w:rsid w:val="00317513"/>
    <w:rsid w:val="003177CF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B6A"/>
    <w:rsid w:val="00322F23"/>
    <w:rsid w:val="0032311E"/>
    <w:rsid w:val="003235EE"/>
    <w:rsid w:val="003239B3"/>
    <w:rsid w:val="00323B73"/>
    <w:rsid w:val="00323BAB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621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40F4"/>
    <w:rsid w:val="00344155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63C0"/>
    <w:rsid w:val="00346D7B"/>
    <w:rsid w:val="00346DCB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2F78"/>
    <w:rsid w:val="00353950"/>
    <w:rsid w:val="00353A92"/>
    <w:rsid w:val="00353DF8"/>
    <w:rsid w:val="003540E5"/>
    <w:rsid w:val="0035458A"/>
    <w:rsid w:val="00354849"/>
    <w:rsid w:val="003549E4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7AA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12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6EC8"/>
    <w:rsid w:val="00377CE9"/>
    <w:rsid w:val="00377D8B"/>
    <w:rsid w:val="0038053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FD0"/>
    <w:rsid w:val="0038355B"/>
    <w:rsid w:val="00383574"/>
    <w:rsid w:val="00383708"/>
    <w:rsid w:val="00383B64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2A3"/>
    <w:rsid w:val="00387012"/>
    <w:rsid w:val="003871C9"/>
    <w:rsid w:val="00390062"/>
    <w:rsid w:val="003905DA"/>
    <w:rsid w:val="003905F4"/>
    <w:rsid w:val="00390AB9"/>
    <w:rsid w:val="00391755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571"/>
    <w:rsid w:val="003A2785"/>
    <w:rsid w:val="003A2A7A"/>
    <w:rsid w:val="003A2C76"/>
    <w:rsid w:val="003A2FD0"/>
    <w:rsid w:val="003A3AB8"/>
    <w:rsid w:val="003A3BB6"/>
    <w:rsid w:val="003A4876"/>
    <w:rsid w:val="003A5369"/>
    <w:rsid w:val="003A5AB3"/>
    <w:rsid w:val="003A5B7E"/>
    <w:rsid w:val="003A5D8A"/>
    <w:rsid w:val="003A642E"/>
    <w:rsid w:val="003A6766"/>
    <w:rsid w:val="003A682D"/>
    <w:rsid w:val="003A699A"/>
    <w:rsid w:val="003A6CC3"/>
    <w:rsid w:val="003A6E22"/>
    <w:rsid w:val="003A76F5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32D8"/>
    <w:rsid w:val="003B37C3"/>
    <w:rsid w:val="003B37E6"/>
    <w:rsid w:val="003B3852"/>
    <w:rsid w:val="003B392C"/>
    <w:rsid w:val="003B3BAB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27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3F56"/>
    <w:rsid w:val="003C463C"/>
    <w:rsid w:val="003C4ABE"/>
    <w:rsid w:val="003C4C4B"/>
    <w:rsid w:val="003C5D1C"/>
    <w:rsid w:val="003C6298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DFE"/>
    <w:rsid w:val="003D044D"/>
    <w:rsid w:val="003D049E"/>
    <w:rsid w:val="003D08E1"/>
    <w:rsid w:val="003D093E"/>
    <w:rsid w:val="003D0BF8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A0"/>
    <w:rsid w:val="003D615C"/>
    <w:rsid w:val="003D68CC"/>
    <w:rsid w:val="003D6A41"/>
    <w:rsid w:val="003D6B63"/>
    <w:rsid w:val="003D6BA4"/>
    <w:rsid w:val="003D6C86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2EC"/>
    <w:rsid w:val="003E445B"/>
    <w:rsid w:val="003E4FBC"/>
    <w:rsid w:val="003E57DC"/>
    <w:rsid w:val="003E5C43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15B"/>
    <w:rsid w:val="003F1402"/>
    <w:rsid w:val="003F147A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693"/>
    <w:rsid w:val="003F791B"/>
    <w:rsid w:val="003F7BDA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3CA6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0F93"/>
    <w:rsid w:val="00411AAB"/>
    <w:rsid w:val="00411AF3"/>
    <w:rsid w:val="00411D89"/>
    <w:rsid w:val="004128E1"/>
    <w:rsid w:val="00412DF3"/>
    <w:rsid w:val="0041312B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2C29"/>
    <w:rsid w:val="00423218"/>
    <w:rsid w:val="004234A2"/>
    <w:rsid w:val="00423570"/>
    <w:rsid w:val="00423833"/>
    <w:rsid w:val="004238B1"/>
    <w:rsid w:val="00423C7F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59B"/>
    <w:rsid w:val="00426A0D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2E61"/>
    <w:rsid w:val="004330B4"/>
    <w:rsid w:val="004335BC"/>
    <w:rsid w:val="004336D0"/>
    <w:rsid w:val="00433DD5"/>
    <w:rsid w:val="0043418F"/>
    <w:rsid w:val="00434351"/>
    <w:rsid w:val="004348FB"/>
    <w:rsid w:val="00434D05"/>
    <w:rsid w:val="00434E89"/>
    <w:rsid w:val="00434FF5"/>
    <w:rsid w:val="00435706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70"/>
    <w:rsid w:val="004379D9"/>
    <w:rsid w:val="00437C2E"/>
    <w:rsid w:val="00437E67"/>
    <w:rsid w:val="00437F30"/>
    <w:rsid w:val="00440075"/>
    <w:rsid w:val="0044009B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12F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693E"/>
    <w:rsid w:val="00466C67"/>
    <w:rsid w:val="00466DEC"/>
    <w:rsid w:val="00466F88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B5"/>
    <w:rsid w:val="004730CC"/>
    <w:rsid w:val="0047323C"/>
    <w:rsid w:val="004735D2"/>
    <w:rsid w:val="0047370C"/>
    <w:rsid w:val="00473BB1"/>
    <w:rsid w:val="00473C2C"/>
    <w:rsid w:val="00473CBE"/>
    <w:rsid w:val="00473D2D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BE8"/>
    <w:rsid w:val="00477F8B"/>
    <w:rsid w:val="00477FD1"/>
    <w:rsid w:val="004802BB"/>
    <w:rsid w:val="004825C1"/>
    <w:rsid w:val="00482817"/>
    <w:rsid w:val="00482DAC"/>
    <w:rsid w:val="0048310C"/>
    <w:rsid w:val="004833F6"/>
    <w:rsid w:val="00483457"/>
    <w:rsid w:val="00483E57"/>
    <w:rsid w:val="0048443E"/>
    <w:rsid w:val="00484872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7095"/>
    <w:rsid w:val="00487255"/>
    <w:rsid w:val="0048748E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172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1B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E97"/>
    <w:rsid w:val="004B3383"/>
    <w:rsid w:val="004B3E88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239"/>
    <w:rsid w:val="004B797A"/>
    <w:rsid w:val="004C1F38"/>
    <w:rsid w:val="004C1F7F"/>
    <w:rsid w:val="004C264D"/>
    <w:rsid w:val="004C2C0D"/>
    <w:rsid w:val="004C30BE"/>
    <w:rsid w:val="004C3229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6C06"/>
    <w:rsid w:val="004C7334"/>
    <w:rsid w:val="004C7697"/>
    <w:rsid w:val="004C7D19"/>
    <w:rsid w:val="004D001E"/>
    <w:rsid w:val="004D01C2"/>
    <w:rsid w:val="004D02A4"/>
    <w:rsid w:val="004D0708"/>
    <w:rsid w:val="004D076F"/>
    <w:rsid w:val="004D111D"/>
    <w:rsid w:val="004D1B22"/>
    <w:rsid w:val="004D2101"/>
    <w:rsid w:val="004D23DD"/>
    <w:rsid w:val="004D29F8"/>
    <w:rsid w:val="004D2A09"/>
    <w:rsid w:val="004D2A74"/>
    <w:rsid w:val="004D2A99"/>
    <w:rsid w:val="004D2AD3"/>
    <w:rsid w:val="004D43FC"/>
    <w:rsid w:val="004D4851"/>
    <w:rsid w:val="004D4B63"/>
    <w:rsid w:val="004D4DCA"/>
    <w:rsid w:val="004D551F"/>
    <w:rsid w:val="004D558A"/>
    <w:rsid w:val="004D560E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A12"/>
    <w:rsid w:val="004E0F34"/>
    <w:rsid w:val="004E1444"/>
    <w:rsid w:val="004E17FB"/>
    <w:rsid w:val="004E19A5"/>
    <w:rsid w:val="004E1D18"/>
    <w:rsid w:val="004E2797"/>
    <w:rsid w:val="004E3226"/>
    <w:rsid w:val="004E356F"/>
    <w:rsid w:val="004E3821"/>
    <w:rsid w:val="004E390B"/>
    <w:rsid w:val="004E41FC"/>
    <w:rsid w:val="004E4CC0"/>
    <w:rsid w:val="004E53BB"/>
    <w:rsid w:val="004E5E98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53B"/>
    <w:rsid w:val="004F38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99D"/>
    <w:rsid w:val="00501DFC"/>
    <w:rsid w:val="00502824"/>
    <w:rsid w:val="00502CAE"/>
    <w:rsid w:val="00502D4E"/>
    <w:rsid w:val="00503073"/>
    <w:rsid w:val="00503349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F2D"/>
    <w:rsid w:val="00506F59"/>
    <w:rsid w:val="00506F6D"/>
    <w:rsid w:val="00506F8E"/>
    <w:rsid w:val="005076F8"/>
    <w:rsid w:val="005077FD"/>
    <w:rsid w:val="005078EA"/>
    <w:rsid w:val="00507952"/>
    <w:rsid w:val="00510326"/>
    <w:rsid w:val="00510CB4"/>
    <w:rsid w:val="005114A4"/>
    <w:rsid w:val="00511741"/>
    <w:rsid w:val="00511830"/>
    <w:rsid w:val="005119E8"/>
    <w:rsid w:val="00512318"/>
    <w:rsid w:val="005125E2"/>
    <w:rsid w:val="005126B4"/>
    <w:rsid w:val="005127B9"/>
    <w:rsid w:val="00512DF3"/>
    <w:rsid w:val="00513385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6BBB"/>
    <w:rsid w:val="00517525"/>
    <w:rsid w:val="00517626"/>
    <w:rsid w:val="00517B3A"/>
    <w:rsid w:val="00517DB0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221F"/>
    <w:rsid w:val="0052230B"/>
    <w:rsid w:val="005224F8"/>
    <w:rsid w:val="005226D0"/>
    <w:rsid w:val="0052352F"/>
    <w:rsid w:val="0052386C"/>
    <w:rsid w:val="00523911"/>
    <w:rsid w:val="005239BF"/>
    <w:rsid w:val="00523E77"/>
    <w:rsid w:val="0052440F"/>
    <w:rsid w:val="00524909"/>
    <w:rsid w:val="00524D73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6DD"/>
    <w:rsid w:val="005457A7"/>
    <w:rsid w:val="00546A5A"/>
    <w:rsid w:val="00546B8F"/>
    <w:rsid w:val="00546D5D"/>
    <w:rsid w:val="005478A4"/>
    <w:rsid w:val="0055007D"/>
    <w:rsid w:val="0055014A"/>
    <w:rsid w:val="005504EB"/>
    <w:rsid w:val="00550C1F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45E2"/>
    <w:rsid w:val="005561E8"/>
    <w:rsid w:val="005571A6"/>
    <w:rsid w:val="0055728E"/>
    <w:rsid w:val="00557493"/>
    <w:rsid w:val="005578E5"/>
    <w:rsid w:val="0056012D"/>
    <w:rsid w:val="00560506"/>
    <w:rsid w:val="00560748"/>
    <w:rsid w:val="005609CD"/>
    <w:rsid w:val="00560EC5"/>
    <w:rsid w:val="005614D0"/>
    <w:rsid w:val="00562193"/>
    <w:rsid w:val="00562729"/>
    <w:rsid w:val="00562754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676"/>
    <w:rsid w:val="00565B93"/>
    <w:rsid w:val="00565F56"/>
    <w:rsid w:val="005665C0"/>
    <w:rsid w:val="00566619"/>
    <w:rsid w:val="00566B1A"/>
    <w:rsid w:val="00567511"/>
    <w:rsid w:val="0056767A"/>
    <w:rsid w:val="00567C4F"/>
    <w:rsid w:val="00567D59"/>
    <w:rsid w:val="00567FA8"/>
    <w:rsid w:val="005705F4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241"/>
    <w:rsid w:val="0057526B"/>
    <w:rsid w:val="005754FE"/>
    <w:rsid w:val="00575A27"/>
    <w:rsid w:val="005767A5"/>
    <w:rsid w:val="00576B63"/>
    <w:rsid w:val="00576C27"/>
    <w:rsid w:val="00577196"/>
    <w:rsid w:val="005778FF"/>
    <w:rsid w:val="00577B93"/>
    <w:rsid w:val="005800A2"/>
    <w:rsid w:val="00580A42"/>
    <w:rsid w:val="00580C62"/>
    <w:rsid w:val="00580FAB"/>
    <w:rsid w:val="00581050"/>
    <w:rsid w:val="0058156E"/>
    <w:rsid w:val="00581668"/>
    <w:rsid w:val="005819A1"/>
    <w:rsid w:val="00581D10"/>
    <w:rsid w:val="00581E77"/>
    <w:rsid w:val="005820D2"/>
    <w:rsid w:val="005827F0"/>
    <w:rsid w:val="005831E0"/>
    <w:rsid w:val="005832DF"/>
    <w:rsid w:val="00583305"/>
    <w:rsid w:val="0058379A"/>
    <w:rsid w:val="00583B2B"/>
    <w:rsid w:val="00583B9A"/>
    <w:rsid w:val="00583CF9"/>
    <w:rsid w:val="005840D9"/>
    <w:rsid w:val="0058470D"/>
    <w:rsid w:val="00584C9B"/>
    <w:rsid w:val="00584FD1"/>
    <w:rsid w:val="00585762"/>
    <w:rsid w:val="00585B8E"/>
    <w:rsid w:val="005905FC"/>
    <w:rsid w:val="005906F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E12"/>
    <w:rsid w:val="0059606F"/>
    <w:rsid w:val="0059640C"/>
    <w:rsid w:val="0059648F"/>
    <w:rsid w:val="00596934"/>
    <w:rsid w:val="00596964"/>
    <w:rsid w:val="00596D5A"/>
    <w:rsid w:val="005974A5"/>
    <w:rsid w:val="00597B7E"/>
    <w:rsid w:val="00597C36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CA4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CDD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73D"/>
    <w:rsid w:val="005C7BBE"/>
    <w:rsid w:val="005C7DEE"/>
    <w:rsid w:val="005C7F8F"/>
    <w:rsid w:val="005D030B"/>
    <w:rsid w:val="005D0D89"/>
    <w:rsid w:val="005D12A7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07CFE"/>
    <w:rsid w:val="00610B1F"/>
    <w:rsid w:val="00610CD9"/>
    <w:rsid w:val="00610F71"/>
    <w:rsid w:val="006117EE"/>
    <w:rsid w:val="00611C65"/>
    <w:rsid w:val="00611F43"/>
    <w:rsid w:val="00612788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76F"/>
    <w:rsid w:val="00621BDF"/>
    <w:rsid w:val="006222C9"/>
    <w:rsid w:val="0062297A"/>
    <w:rsid w:val="00622C43"/>
    <w:rsid w:val="00623AAD"/>
    <w:rsid w:val="00623ACA"/>
    <w:rsid w:val="006241C1"/>
    <w:rsid w:val="0062422E"/>
    <w:rsid w:val="006244BB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1107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94"/>
    <w:rsid w:val="00641055"/>
    <w:rsid w:val="00641305"/>
    <w:rsid w:val="00641355"/>
    <w:rsid w:val="006413D1"/>
    <w:rsid w:val="006416CC"/>
    <w:rsid w:val="006416F6"/>
    <w:rsid w:val="0064186E"/>
    <w:rsid w:val="00641DC2"/>
    <w:rsid w:val="006420E4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5C26"/>
    <w:rsid w:val="00646493"/>
    <w:rsid w:val="006464AA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F9A"/>
    <w:rsid w:val="00673581"/>
    <w:rsid w:val="0067362E"/>
    <w:rsid w:val="006737C8"/>
    <w:rsid w:val="00673B99"/>
    <w:rsid w:val="006741EB"/>
    <w:rsid w:val="006748D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4745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54"/>
    <w:rsid w:val="00686CD7"/>
    <w:rsid w:val="006871F3"/>
    <w:rsid w:val="0068725D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42F"/>
    <w:rsid w:val="0069350E"/>
    <w:rsid w:val="00693F79"/>
    <w:rsid w:val="006942DB"/>
    <w:rsid w:val="00694603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B7B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E9A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101"/>
    <w:rsid w:val="006C5311"/>
    <w:rsid w:val="006C67A1"/>
    <w:rsid w:val="006C714E"/>
    <w:rsid w:val="006D07C7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59B1"/>
    <w:rsid w:val="006D5C2F"/>
    <w:rsid w:val="006D6583"/>
    <w:rsid w:val="006D6A0A"/>
    <w:rsid w:val="006D6B8D"/>
    <w:rsid w:val="006D6C3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5E4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13E"/>
    <w:rsid w:val="006F7572"/>
    <w:rsid w:val="006F7B9D"/>
    <w:rsid w:val="007001E2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27A"/>
    <w:rsid w:val="00705B7B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51B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9BC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69D4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252D"/>
    <w:rsid w:val="0072260F"/>
    <w:rsid w:val="00722735"/>
    <w:rsid w:val="00723321"/>
    <w:rsid w:val="00723635"/>
    <w:rsid w:val="007238A1"/>
    <w:rsid w:val="00723A3D"/>
    <w:rsid w:val="00723ADA"/>
    <w:rsid w:val="00724085"/>
    <w:rsid w:val="00724DED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D08"/>
    <w:rsid w:val="00737D8A"/>
    <w:rsid w:val="007403C2"/>
    <w:rsid w:val="007403CA"/>
    <w:rsid w:val="007406B9"/>
    <w:rsid w:val="007406E0"/>
    <w:rsid w:val="00741486"/>
    <w:rsid w:val="00741945"/>
    <w:rsid w:val="00741C5B"/>
    <w:rsid w:val="0074210A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BF4"/>
    <w:rsid w:val="007525B5"/>
    <w:rsid w:val="00752892"/>
    <w:rsid w:val="00752B8F"/>
    <w:rsid w:val="00752D57"/>
    <w:rsid w:val="00752E03"/>
    <w:rsid w:val="00752FB7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422"/>
    <w:rsid w:val="00767450"/>
    <w:rsid w:val="00767AED"/>
    <w:rsid w:val="00767CA2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0B96"/>
    <w:rsid w:val="007A12F2"/>
    <w:rsid w:val="007A1AA5"/>
    <w:rsid w:val="007A1C7E"/>
    <w:rsid w:val="007A1DA0"/>
    <w:rsid w:val="007A1DA3"/>
    <w:rsid w:val="007A25F2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4F2D"/>
    <w:rsid w:val="007A54DC"/>
    <w:rsid w:val="007A5F88"/>
    <w:rsid w:val="007A67DB"/>
    <w:rsid w:val="007A736C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ABD"/>
    <w:rsid w:val="007B2BF0"/>
    <w:rsid w:val="007B385C"/>
    <w:rsid w:val="007B3957"/>
    <w:rsid w:val="007B3CF7"/>
    <w:rsid w:val="007B413C"/>
    <w:rsid w:val="007B4264"/>
    <w:rsid w:val="007B4590"/>
    <w:rsid w:val="007B4B9B"/>
    <w:rsid w:val="007B5828"/>
    <w:rsid w:val="007B5C05"/>
    <w:rsid w:val="007B6BED"/>
    <w:rsid w:val="007B726E"/>
    <w:rsid w:val="007B7274"/>
    <w:rsid w:val="007B7B6F"/>
    <w:rsid w:val="007C031C"/>
    <w:rsid w:val="007C03CB"/>
    <w:rsid w:val="007C0F61"/>
    <w:rsid w:val="007C10BD"/>
    <w:rsid w:val="007C16B9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9D0"/>
    <w:rsid w:val="007C4B56"/>
    <w:rsid w:val="007C5205"/>
    <w:rsid w:val="007C5239"/>
    <w:rsid w:val="007C542B"/>
    <w:rsid w:val="007C5945"/>
    <w:rsid w:val="007C5CD3"/>
    <w:rsid w:val="007C605E"/>
    <w:rsid w:val="007C6064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27"/>
    <w:rsid w:val="007D726A"/>
    <w:rsid w:val="007D7EE0"/>
    <w:rsid w:val="007E0031"/>
    <w:rsid w:val="007E054A"/>
    <w:rsid w:val="007E0636"/>
    <w:rsid w:val="007E0B09"/>
    <w:rsid w:val="007E0EB2"/>
    <w:rsid w:val="007E141C"/>
    <w:rsid w:val="007E142E"/>
    <w:rsid w:val="007E1AE3"/>
    <w:rsid w:val="007E1E71"/>
    <w:rsid w:val="007E1F90"/>
    <w:rsid w:val="007E1FE4"/>
    <w:rsid w:val="007E2124"/>
    <w:rsid w:val="007E22B6"/>
    <w:rsid w:val="007E2B15"/>
    <w:rsid w:val="007E2BB4"/>
    <w:rsid w:val="007E361B"/>
    <w:rsid w:val="007E3621"/>
    <w:rsid w:val="007E38AF"/>
    <w:rsid w:val="007E3BE0"/>
    <w:rsid w:val="007E3D7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1EB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574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3D04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6C6"/>
    <w:rsid w:val="00807944"/>
    <w:rsid w:val="00807A61"/>
    <w:rsid w:val="00807B54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E66"/>
    <w:rsid w:val="00814A98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99"/>
    <w:rsid w:val="008303EE"/>
    <w:rsid w:val="008304BF"/>
    <w:rsid w:val="008305A8"/>
    <w:rsid w:val="00830C7F"/>
    <w:rsid w:val="00831B39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C33"/>
    <w:rsid w:val="00835E39"/>
    <w:rsid w:val="00835EA2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ABD"/>
    <w:rsid w:val="008470AB"/>
    <w:rsid w:val="00847836"/>
    <w:rsid w:val="008478B6"/>
    <w:rsid w:val="00847C11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601F"/>
    <w:rsid w:val="0085643B"/>
    <w:rsid w:val="0085663D"/>
    <w:rsid w:val="00856A80"/>
    <w:rsid w:val="00857517"/>
    <w:rsid w:val="0085794F"/>
    <w:rsid w:val="00857B14"/>
    <w:rsid w:val="00857F42"/>
    <w:rsid w:val="00860246"/>
    <w:rsid w:val="00860336"/>
    <w:rsid w:val="0086050C"/>
    <w:rsid w:val="00860542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9BC"/>
    <w:rsid w:val="00865EBC"/>
    <w:rsid w:val="00866369"/>
    <w:rsid w:val="00866CFD"/>
    <w:rsid w:val="00867378"/>
    <w:rsid w:val="0086748A"/>
    <w:rsid w:val="008675A9"/>
    <w:rsid w:val="008675BD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F04"/>
    <w:rsid w:val="00880F60"/>
    <w:rsid w:val="00880FAF"/>
    <w:rsid w:val="008822F9"/>
    <w:rsid w:val="00882459"/>
    <w:rsid w:val="00882F57"/>
    <w:rsid w:val="00883192"/>
    <w:rsid w:val="008831F5"/>
    <w:rsid w:val="008832E2"/>
    <w:rsid w:val="00883387"/>
    <w:rsid w:val="008837FC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2532"/>
    <w:rsid w:val="00892741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082"/>
    <w:rsid w:val="0089553C"/>
    <w:rsid w:val="008956D3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32A"/>
    <w:rsid w:val="008A0A0A"/>
    <w:rsid w:val="008A1033"/>
    <w:rsid w:val="008A12C0"/>
    <w:rsid w:val="008A19B6"/>
    <w:rsid w:val="008A1EAA"/>
    <w:rsid w:val="008A1F78"/>
    <w:rsid w:val="008A2285"/>
    <w:rsid w:val="008A25D4"/>
    <w:rsid w:val="008A293A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71F4"/>
    <w:rsid w:val="008A7221"/>
    <w:rsid w:val="008A7938"/>
    <w:rsid w:val="008A7A19"/>
    <w:rsid w:val="008A7C4B"/>
    <w:rsid w:val="008A7D7A"/>
    <w:rsid w:val="008B03EC"/>
    <w:rsid w:val="008B095F"/>
    <w:rsid w:val="008B0A57"/>
    <w:rsid w:val="008B0EE2"/>
    <w:rsid w:val="008B10F1"/>
    <w:rsid w:val="008B1301"/>
    <w:rsid w:val="008B18ED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519"/>
    <w:rsid w:val="008B48B4"/>
    <w:rsid w:val="008B4A66"/>
    <w:rsid w:val="008B5163"/>
    <w:rsid w:val="008B5651"/>
    <w:rsid w:val="008B58C5"/>
    <w:rsid w:val="008B5F75"/>
    <w:rsid w:val="008B6616"/>
    <w:rsid w:val="008B6B58"/>
    <w:rsid w:val="008B6CB5"/>
    <w:rsid w:val="008B6E28"/>
    <w:rsid w:val="008B7538"/>
    <w:rsid w:val="008B7C99"/>
    <w:rsid w:val="008C01C7"/>
    <w:rsid w:val="008C0490"/>
    <w:rsid w:val="008C0C55"/>
    <w:rsid w:val="008C15C9"/>
    <w:rsid w:val="008C1973"/>
    <w:rsid w:val="008C2370"/>
    <w:rsid w:val="008C245C"/>
    <w:rsid w:val="008C2C1D"/>
    <w:rsid w:val="008C2ED8"/>
    <w:rsid w:val="008C3898"/>
    <w:rsid w:val="008C3A35"/>
    <w:rsid w:val="008C3A9F"/>
    <w:rsid w:val="008C3C0D"/>
    <w:rsid w:val="008C3C99"/>
    <w:rsid w:val="008C4724"/>
    <w:rsid w:val="008C4B7A"/>
    <w:rsid w:val="008C4BEF"/>
    <w:rsid w:val="008C5201"/>
    <w:rsid w:val="008C5216"/>
    <w:rsid w:val="008C5ACA"/>
    <w:rsid w:val="008C61D3"/>
    <w:rsid w:val="008C65CF"/>
    <w:rsid w:val="008C65DA"/>
    <w:rsid w:val="008C6D2D"/>
    <w:rsid w:val="008C706F"/>
    <w:rsid w:val="008C72A8"/>
    <w:rsid w:val="008C7729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2A04"/>
    <w:rsid w:val="008D338D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C97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42E"/>
    <w:rsid w:val="008E266C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5A61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B8A"/>
    <w:rsid w:val="008F7CEC"/>
    <w:rsid w:val="008F7D67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274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B0"/>
    <w:rsid w:val="009056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0F5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E9E"/>
    <w:rsid w:val="00930B83"/>
    <w:rsid w:val="0093105B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BE6"/>
    <w:rsid w:val="00935D1B"/>
    <w:rsid w:val="00935F8F"/>
    <w:rsid w:val="00936025"/>
    <w:rsid w:val="00936540"/>
    <w:rsid w:val="0093668C"/>
    <w:rsid w:val="0093675D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724"/>
    <w:rsid w:val="00945836"/>
    <w:rsid w:val="00945A9E"/>
    <w:rsid w:val="00946570"/>
    <w:rsid w:val="009465C8"/>
    <w:rsid w:val="00946614"/>
    <w:rsid w:val="009469A2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A40"/>
    <w:rsid w:val="00957BD5"/>
    <w:rsid w:val="00957D78"/>
    <w:rsid w:val="00957EE4"/>
    <w:rsid w:val="00960C1B"/>
    <w:rsid w:val="00960C46"/>
    <w:rsid w:val="00960F8C"/>
    <w:rsid w:val="00961710"/>
    <w:rsid w:val="00961DF1"/>
    <w:rsid w:val="00962208"/>
    <w:rsid w:val="00963B8A"/>
    <w:rsid w:val="00963E8E"/>
    <w:rsid w:val="0096429D"/>
    <w:rsid w:val="00964499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67B90"/>
    <w:rsid w:val="00967D8D"/>
    <w:rsid w:val="0097029F"/>
    <w:rsid w:val="009702DC"/>
    <w:rsid w:val="009705FE"/>
    <w:rsid w:val="00970845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FB0"/>
    <w:rsid w:val="0099342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A67"/>
    <w:rsid w:val="009A2F85"/>
    <w:rsid w:val="009A318A"/>
    <w:rsid w:val="009A323D"/>
    <w:rsid w:val="009A32F1"/>
    <w:rsid w:val="009A34CA"/>
    <w:rsid w:val="009A39A4"/>
    <w:rsid w:val="009A3B7C"/>
    <w:rsid w:val="009A3B8B"/>
    <w:rsid w:val="009A44F6"/>
    <w:rsid w:val="009A4627"/>
    <w:rsid w:val="009A4989"/>
    <w:rsid w:val="009A4A7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161"/>
    <w:rsid w:val="009B7DB4"/>
    <w:rsid w:val="009B7DDA"/>
    <w:rsid w:val="009C0057"/>
    <w:rsid w:val="009C07A9"/>
    <w:rsid w:val="009C094D"/>
    <w:rsid w:val="009C0C22"/>
    <w:rsid w:val="009C0C59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F81"/>
    <w:rsid w:val="009D06C2"/>
    <w:rsid w:val="009D07F9"/>
    <w:rsid w:val="009D0C20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643"/>
    <w:rsid w:val="009E2CC1"/>
    <w:rsid w:val="009E3190"/>
    <w:rsid w:val="009E355C"/>
    <w:rsid w:val="009E38B3"/>
    <w:rsid w:val="009E396E"/>
    <w:rsid w:val="009E4018"/>
    <w:rsid w:val="009E413C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42"/>
    <w:rsid w:val="009F7885"/>
    <w:rsid w:val="009F7D13"/>
    <w:rsid w:val="00A008C3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0123"/>
    <w:rsid w:val="00A10348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B1F"/>
    <w:rsid w:val="00A21D4E"/>
    <w:rsid w:val="00A21F2B"/>
    <w:rsid w:val="00A220A5"/>
    <w:rsid w:val="00A22165"/>
    <w:rsid w:val="00A22405"/>
    <w:rsid w:val="00A22430"/>
    <w:rsid w:val="00A229F9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484"/>
    <w:rsid w:val="00A26A58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8F0"/>
    <w:rsid w:val="00A32C7F"/>
    <w:rsid w:val="00A32F18"/>
    <w:rsid w:val="00A33AB9"/>
    <w:rsid w:val="00A34C79"/>
    <w:rsid w:val="00A350A0"/>
    <w:rsid w:val="00A356C6"/>
    <w:rsid w:val="00A35C99"/>
    <w:rsid w:val="00A36567"/>
    <w:rsid w:val="00A37125"/>
    <w:rsid w:val="00A3764D"/>
    <w:rsid w:val="00A37730"/>
    <w:rsid w:val="00A3782B"/>
    <w:rsid w:val="00A378E9"/>
    <w:rsid w:val="00A37AF5"/>
    <w:rsid w:val="00A37C2E"/>
    <w:rsid w:val="00A37EE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94"/>
    <w:rsid w:val="00A541A7"/>
    <w:rsid w:val="00A545CC"/>
    <w:rsid w:val="00A545FC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D5"/>
    <w:rsid w:val="00A6299A"/>
    <w:rsid w:val="00A62A4F"/>
    <w:rsid w:val="00A62FD0"/>
    <w:rsid w:val="00A630F8"/>
    <w:rsid w:val="00A6311F"/>
    <w:rsid w:val="00A635F3"/>
    <w:rsid w:val="00A638B9"/>
    <w:rsid w:val="00A63E3B"/>
    <w:rsid w:val="00A63E4E"/>
    <w:rsid w:val="00A642FD"/>
    <w:rsid w:val="00A6460D"/>
    <w:rsid w:val="00A65965"/>
    <w:rsid w:val="00A65B8F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D44"/>
    <w:rsid w:val="00A73DD4"/>
    <w:rsid w:val="00A73E85"/>
    <w:rsid w:val="00A7427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3A4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20A"/>
    <w:rsid w:val="00A918D0"/>
    <w:rsid w:val="00A91A28"/>
    <w:rsid w:val="00A92723"/>
    <w:rsid w:val="00A927B8"/>
    <w:rsid w:val="00A92A0D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5EC"/>
    <w:rsid w:val="00A97601"/>
    <w:rsid w:val="00A97A5B"/>
    <w:rsid w:val="00A97CAC"/>
    <w:rsid w:val="00AA028F"/>
    <w:rsid w:val="00AA0875"/>
    <w:rsid w:val="00AA0A9E"/>
    <w:rsid w:val="00AA0E9C"/>
    <w:rsid w:val="00AA12D0"/>
    <w:rsid w:val="00AA12EC"/>
    <w:rsid w:val="00AA17A0"/>
    <w:rsid w:val="00AA1C2F"/>
    <w:rsid w:val="00AA2000"/>
    <w:rsid w:val="00AA2238"/>
    <w:rsid w:val="00AA22D9"/>
    <w:rsid w:val="00AA25E5"/>
    <w:rsid w:val="00AA2B0F"/>
    <w:rsid w:val="00AA2E68"/>
    <w:rsid w:val="00AA3760"/>
    <w:rsid w:val="00AA3BF1"/>
    <w:rsid w:val="00AA3CA3"/>
    <w:rsid w:val="00AA40E7"/>
    <w:rsid w:val="00AA44ED"/>
    <w:rsid w:val="00AA475A"/>
    <w:rsid w:val="00AA47C9"/>
    <w:rsid w:val="00AA4FB7"/>
    <w:rsid w:val="00AA5791"/>
    <w:rsid w:val="00AA5CF2"/>
    <w:rsid w:val="00AA67BB"/>
    <w:rsid w:val="00AA6C55"/>
    <w:rsid w:val="00AA7451"/>
    <w:rsid w:val="00AA7720"/>
    <w:rsid w:val="00AA7966"/>
    <w:rsid w:val="00AA79EA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3050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858"/>
    <w:rsid w:val="00AC6B00"/>
    <w:rsid w:val="00AC6D94"/>
    <w:rsid w:val="00AC6E79"/>
    <w:rsid w:val="00AC6FD4"/>
    <w:rsid w:val="00AC7090"/>
    <w:rsid w:val="00AD0086"/>
    <w:rsid w:val="00AD02EB"/>
    <w:rsid w:val="00AD080A"/>
    <w:rsid w:val="00AD0AF9"/>
    <w:rsid w:val="00AD0C61"/>
    <w:rsid w:val="00AD123B"/>
    <w:rsid w:val="00AD1499"/>
    <w:rsid w:val="00AD1665"/>
    <w:rsid w:val="00AD1A1A"/>
    <w:rsid w:val="00AD1BD5"/>
    <w:rsid w:val="00AD1ED8"/>
    <w:rsid w:val="00AD1F36"/>
    <w:rsid w:val="00AD21AD"/>
    <w:rsid w:val="00AD231F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199"/>
    <w:rsid w:val="00AD6213"/>
    <w:rsid w:val="00AD67B8"/>
    <w:rsid w:val="00AD6A1B"/>
    <w:rsid w:val="00AD7138"/>
    <w:rsid w:val="00AD756D"/>
    <w:rsid w:val="00AD7FC0"/>
    <w:rsid w:val="00AE03F2"/>
    <w:rsid w:val="00AE0802"/>
    <w:rsid w:val="00AE0AAC"/>
    <w:rsid w:val="00AE0E46"/>
    <w:rsid w:val="00AE1646"/>
    <w:rsid w:val="00AE22D9"/>
    <w:rsid w:val="00AE2565"/>
    <w:rsid w:val="00AE2BA4"/>
    <w:rsid w:val="00AE2E4A"/>
    <w:rsid w:val="00AE311A"/>
    <w:rsid w:val="00AE3296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D89"/>
    <w:rsid w:val="00AE6241"/>
    <w:rsid w:val="00AE6313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06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A49"/>
    <w:rsid w:val="00AF7CDC"/>
    <w:rsid w:val="00AF7D14"/>
    <w:rsid w:val="00AF7EB1"/>
    <w:rsid w:val="00B00195"/>
    <w:rsid w:val="00B003E5"/>
    <w:rsid w:val="00B00667"/>
    <w:rsid w:val="00B0067D"/>
    <w:rsid w:val="00B006ED"/>
    <w:rsid w:val="00B007E5"/>
    <w:rsid w:val="00B00857"/>
    <w:rsid w:val="00B00E7F"/>
    <w:rsid w:val="00B017BB"/>
    <w:rsid w:val="00B01BEF"/>
    <w:rsid w:val="00B01D91"/>
    <w:rsid w:val="00B027DB"/>
    <w:rsid w:val="00B0295C"/>
    <w:rsid w:val="00B02CBF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EC6"/>
    <w:rsid w:val="00B06F53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CAB"/>
    <w:rsid w:val="00B22E03"/>
    <w:rsid w:val="00B22F38"/>
    <w:rsid w:val="00B22FC8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7E0"/>
    <w:rsid w:val="00B378C0"/>
    <w:rsid w:val="00B4022D"/>
    <w:rsid w:val="00B40906"/>
    <w:rsid w:val="00B41294"/>
    <w:rsid w:val="00B4156A"/>
    <w:rsid w:val="00B415D8"/>
    <w:rsid w:val="00B41AB6"/>
    <w:rsid w:val="00B424A9"/>
    <w:rsid w:val="00B42AEC"/>
    <w:rsid w:val="00B42D23"/>
    <w:rsid w:val="00B42DEF"/>
    <w:rsid w:val="00B437D0"/>
    <w:rsid w:val="00B43A0E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1823"/>
    <w:rsid w:val="00B5216C"/>
    <w:rsid w:val="00B5252D"/>
    <w:rsid w:val="00B52E6A"/>
    <w:rsid w:val="00B5318C"/>
    <w:rsid w:val="00B53311"/>
    <w:rsid w:val="00B5337B"/>
    <w:rsid w:val="00B534F3"/>
    <w:rsid w:val="00B53883"/>
    <w:rsid w:val="00B53CAA"/>
    <w:rsid w:val="00B53F1F"/>
    <w:rsid w:val="00B53FAE"/>
    <w:rsid w:val="00B540C0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AD"/>
    <w:rsid w:val="00B57130"/>
    <w:rsid w:val="00B57336"/>
    <w:rsid w:val="00B575C2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0EB"/>
    <w:rsid w:val="00B6273D"/>
    <w:rsid w:val="00B63112"/>
    <w:rsid w:val="00B639B8"/>
    <w:rsid w:val="00B639EF"/>
    <w:rsid w:val="00B63C3A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ED4"/>
    <w:rsid w:val="00B700B7"/>
    <w:rsid w:val="00B70151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5DA2"/>
    <w:rsid w:val="00B763ED"/>
    <w:rsid w:val="00B7647B"/>
    <w:rsid w:val="00B7669A"/>
    <w:rsid w:val="00B766A5"/>
    <w:rsid w:val="00B767DF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E82"/>
    <w:rsid w:val="00B85444"/>
    <w:rsid w:val="00B85C2C"/>
    <w:rsid w:val="00B861A7"/>
    <w:rsid w:val="00B868E2"/>
    <w:rsid w:val="00B869A6"/>
    <w:rsid w:val="00B870BA"/>
    <w:rsid w:val="00B870D5"/>
    <w:rsid w:val="00B87171"/>
    <w:rsid w:val="00B872C3"/>
    <w:rsid w:val="00B87956"/>
    <w:rsid w:val="00B879E9"/>
    <w:rsid w:val="00B87E2B"/>
    <w:rsid w:val="00B90CFF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5EB4"/>
    <w:rsid w:val="00B964E2"/>
    <w:rsid w:val="00B97B0B"/>
    <w:rsid w:val="00BA0018"/>
    <w:rsid w:val="00BA0386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C5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5831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E1B"/>
    <w:rsid w:val="00BD4F3F"/>
    <w:rsid w:val="00BD528E"/>
    <w:rsid w:val="00BD53F5"/>
    <w:rsid w:val="00BD5B41"/>
    <w:rsid w:val="00BD5BE7"/>
    <w:rsid w:val="00BD5FEE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FC9"/>
    <w:rsid w:val="00BE2864"/>
    <w:rsid w:val="00BE2936"/>
    <w:rsid w:val="00BE2AC1"/>
    <w:rsid w:val="00BE2E38"/>
    <w:rsid w:val="00BE2EF0"/>
    <w:rsid w:val="00BE3156"/>
    <w:rsid w:val="00BE411D"/>
    <w:rsid w:val="00BE42C0"/>
    <w:rsid w:val="00BE44B2"/>
    <w:rsid w:val="00BE48AF"/>
    <w:rsid w:val="00BE4B58"/>
    <w:rsid w:val="00BE554B"/>
    <w:rsid w:val="00BE6A68"/>
    <w:rsid w:val="00BE6A7D"/>
    <w:rsid w:val="00BE6A90"/>
    <w:rsid w:val="00BE6E9C"/>
    <w:rsid w:val="00BE7333"/>
    <w:rsid w:val="00BE7584"/>
    <w:rsid w:val="00BE7982"/>
    <w:rsid w:val="00BE799D"/>
    <w:rsid w:val="00BE7D6D"/>
    <w:rsid w:val="00BF01A4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D14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68D"/>
    <w:rsid w:val="00C00FA4"/>
    <w:rsid w:val="00C01A8E"/>
    <w:rsid w:val="00C01AA5"/>
    <w:rsid w:val="00C01FB4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164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0B82"/>
    <w:rsid w:val="00C11A2C"/>
    <w:rsid w:val="00C11E17"/>
    <w:rsid w:val="00C11F4E"/>
    <w:rsid w:val="00C12810"/>
    <w:rsid w:val="00C12A86"/>
    <w:rsid w:val="00C131C4"/>
    <w:rsid w:val="00C1324E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52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903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B7C"/>
    <w:rsid w:val="00C24C2F"/>
    <w:rsid w:val="00C24ED8"/>
    <w:rsid w:val="00C25CBF"/>
    <w:rsid w:val="00C25DAF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2A8"/>
    <w:rsid w:val="00C4280A"/>
    <w:rsid w:val="00C42B38"/>
    <w:rsid w:val="00C42CEE"/>
    <w:rsid w:val="00C430E7"/>
    <w:rsid w:val="00C432E7"/>
    <w:rsid w:val="00C4360D"/>
    <w:rsid w:val="00C43699"/>
    <w:rsid w:val="00C43880"/>
    <w:rsid w:val="00C43AF1"/>
    <w:rsid w:val="00C43CFC"/>
    <w:rsid w:val="00C43E24"/>
    <w:rsid w:val="00C43E41"/>
    <w:rsid w:val="00C43E46"/>
    <w:rsid w:val="00C43EEE"/>
    <w:rsid w:val="00C4521D"/>
    <w:rsid w:val="00C452BF"/>
    <w:rsid w:val="00C452C9"/>
    <w:rsid w:val="00C45340"/>
    <w:rsid w:val="00C4598D"/>
    <w:rsid w:val="00C459B6"/>
    <w:rsid w:val="00C45B27"/>
    <w:rsid w:val="00C45BF3"/>
    <w:rsid w:val="00C45D3A"/>
    <w:rsid w:val="00C45E80"/>
    <w:rsid w:val="00C46118"/>
    <w:rsid w:val="00C46A5D"/>
    <w:rsid w:val="00C4715A"/>
    <w:rsid w:val="00C4743C"/>
    <w:rsid w:val="00C5020D"/>
    <w:rsid w:val="00C50356"/>
    <w:rsid w:val="00C50A57"/>
    <w:rsid w:val="00C50BE6"/>
    <w:rsid w:val="00C50D99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60039"/>
    <w:rsid w:val="00C60128"/>
    <w:rsid w:val="00C60AAE"/>
    <w:rsid w:val="00C60BD7"/>
    <w:rsid w:val="00C61075"/>
    <w:rsid w:val="00C61258"/>
    <w:rsid w:val="00C61306"/>
    <w:rsid w:val="00C61D1D"/>
    <w:rsid w:val="00C623CA"/>
    <w:rsid w:val="00C62467"/>
    <w:rsid w:val="00C625A4"/>
    <w:rsid w:val="00C62F93"/>
    <w:rsid w:val="00C63485"/>
    <w:rsid w:val="00C64F45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4192"/>
    <w:rsid w:val="00C74810"/>
    <w:rsid w:val="00C748D5"/>
    <w:rsid w:val="00C748FA"/>
    <w:rsid w:val="00C74DCC"/>
    <w:rsid w:val="00C74F1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49B2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BA5"/>
    <w:rsid w:val="00CB0D74"/>
    <w:rsid w:val="00CB0E9C"/>
    <w:rsid w:val="00CB0EB9"/>
    <w:rsid w:val="00CB1109"/>
    <w:rsid w:val="00CB1138"/>
    <w:rsid w:val="00CB1681"/>
    <w:rsid w:val="00CB1701"/>
    <w:rsid w:val="00CB21EF"/>
    <w:rsid w:val="00CB23AE"/>
    <w:rsid w:val="00CB270A"/>
    <w:rsid w:val="00CB2A54"/>
    <w:rsid w:val="00CB2C55"/>
    <w:rsid w:val="00CB2D0C"/>
    <w:rsid w:val="00CB2FED"/>
    <w:rsid w:val="00CB3591"/>
    <w:rsid w:val="00CB37DA"/>
    <w:rsid w:val="00CB3962"/>
    <w:rsid w:val="00CB3C42"/>
    <w:rsid w:val="00CB3C4B"/>
    <w:rsid w:val="00CB4738"/>
    <w:rsid w:val="00CB4801"/>
    <w:rsid w:val="00CB52CB"/>
    <w:rsid w:val="00CB55CF"/>
    <w:rsid w:val="00CB5748"/>
    <w:rsid w:val="00CB5934"/>
    <w:rsid w:val="00CB61D9"/>
    <w:rsid w:val="00CB6A85"/>
    <w:rsid w:val="00CB6F3D"/>
    <w:rsid w:val="00CB702D"/>
    <w:rsid w:val="00CB726B"/>
    <w:rsid w:val="00CB7898"/>
    <w:rsid w:val="00CB7E89"/>
    <w:rsid w:val="00CB7EB1"/>
    <w:rsid w:val="00CC0186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601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317"/>
    <w:rsid w:val="00CC7778"/>
    <w:rsid w:val="00CC77D0"/>
    <w:rsid w:val="00CD0675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92C"/>
    <w:rsid w:val="00CE7132"/>
    <w:rsid w:val="00CE715C"/>
    <w:rsid w:val="00CE753A"/>
    <w:rsid w:val="00CE7877"/>
    <w:rsid w:val="00CE78AD"/>
    <w:rsid w:val="00CE7A4E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3F1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07DF3"/>
    <w:rsid w:val="00D1035D"/>
    <w:rsid w:val="00D10D3D"/>
    <w:rsid w:val="00D117DB"/>
    <w:rsid w:val="00D11DCC"/>
    <w:rsid w:val="00D131C1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456C"/>
    <w:rsid w:val="00D34F9D"/>
    <w:rsid w:val="00D35358"/>
    <w:rsid w:val="00D35862"/>
    <w:rsid w:val="00D358AB"/>
    <w:rsid w:val="00D35FD0"/>
    <w:rsid w:val="00D3669F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5F6"/>
    <w:rsid w:val="00D47688"/>
    <w:rsid w:val="00D47809"/>
    <w:rsid w:val="00D47BC0"/>
    <w:rsid w:val="00D5094B"/>
    <w:rsid w:val="00D50C86"/>
    <w:rsid w:val="00D50CAE"/>
    <w:rsid w:val="00D515C3"/>
    <w:rsid w:val="00D518D7"/>
    <w:rsid w:val="00D51C17"/>
    <w:rsid w:val="00D51FDD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20"/>
    <w:rsid w:val="00D53FD0"/>
    <w:rsid w:val="00D54584"/>
    <w:rsid w:val="00D546F5"/>
    <w:rsid w:val="00D5471F"/>
    <w:rsid w:val="00D54EF9"/>
    <w:rsid w:val="00D54F93"/>
    <w:rsid w:val="00D55054"/>
    <w:rsid w:val="00D55128"/>
    <w:rsid w:val="00D55188"/>
    <w:rsid w:val="00D55642"/>
    <w:rsid w:val="00D55684"/>
    <w:rsid w:val="00D55AB7"/>
    <w:rsid w:val="00D55EA5"/>
    <w:rsid w:val="00D55FC9"/>
    <w:rsid w:val="00D565CE"/>
    <w:rsid w:val="00D5662F"/>
    <w:rsid w:val="00D56C04"/>
    <w:rsid w:val="00D56D8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209B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A1C"/>
    <w:rsid w:val="00D77C5E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2125"/>
    <w:rsid w:val="00D926C1"/>
    <w:rsid w:val="00D92EE8"/>
    <w:rsid w:val="00D93077"/>
    <w:rsid w:val="00D9401F"/>
    <w:rsid w:val="00D946AB"/>
    <w:rsid w:val="00D946AF"/>
    <w:rsid w:val="00D94C10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62B"/>
    <w:rsid w:val="00DB0CD9"/>
    <w:rsid w:val="00DB0EA0"/>
    <w:rsid w:val="00DB0EE6"/>
    <w:rsid w:val="00DB1024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9DA"/>
    <w:rsid w:val="00DC0B37"/>
    <w:rsid w:val="00DC0C08"/>
    <w:rsid w:val="00DC1493"/>
    <w:rsid w:val="00DC1C28"/>
    <w:rsid w:val="00DC1F04"/>
    <w:rsid w:val="00DC27F8"/>
    <w:rsid w:val="00DC2843"/>
    <w:rsid w:val="00DC2D43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A17"/>
    <w:rsid w:val="00DC7AD2"/>
    <w:rsid w:val="00DC7FC7"/>
    <w:rsid w:val="00DD005C"/>
    <w:rsid w:val="00DD0859"/>
    <w:rsid w:val="00DD0C4B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2DF2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03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EBA"/>
    <w:rsid w:val="00DD73C0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6EC1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251"/>
    <w:rsid w:val="00DF2AA2"/>
    <w:rsid w:val="00DF3179"/>
    <w:rsid w:val="00DF39DB"/>
    <w:rsid w:val="00DF45CF"/>
    <w:rsid w:val="00DF483F"/>
    <w:rsid w:val="00DF48AE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69B"/>
    <w:rsid w:val="00E019BE"/>
    <w:rsid w:val="00E02432"/>
    <w:rsid w:val="00E02614"/>
    <w:rsid w:val="00E026E5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6926"/>
    <w:rsid w:val="00E174D0"/>
    <w:rsid w:val="00E1753E"/>
    <w:rsid w:val="00E17EF1"/>
    <w:rsid w:val="00E20108"/>
    <w:rsid w:val="00E20367"/>
    <w:rsid w:val="00E207F3"/>
    <w:rsid w:val="00E2080C"/>
    <w:rsid w:val="00E21BD8"/>
    <w:rsid w:val="00E21DAC"/>
    <w:rsid w:val="00E21DC7"/>
    <w:rsid w:val="00E21E6C"/>
    <w:rsid w:val="00E226A7"/>
    <w:rsid w:val="00E228A3"/>
    <w:rsid w:val="00E22DAD"/>
    <w:rsid w:val="00E22E16"/>
    <w:rsid w:val="00E23EEC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7444"/>
    <w:rsid w:val="00E27521"/>
    <w:rsid w:val="00E2764A"/>
    <w:rsid w:val="00E279C3"/>
    <w:rsid w:val="00E27EF2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7B9"/>
    <w:rsid w:val="00E327C1"/>
    <w:rsid w:val="00E32E8B"/>
    <w:rsid w:val="00E33142"/>
    <w:rsid w:val="00E338F4"/>
    <w:rsid w:val="00E33B0E"/>
    <w:rsid w:val="00E33BF4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B07"/>
    <w:rsid w:val="00E37E08"/>
    <w:rsid w:val="00E411E7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148"/>
    <w:rsid w:val="00E60224"/>
    <w:rsid w:val="00E602FE"/>
    <w:rsid w:val="00E61064"/>
    <w:rsid w:val="00E615AE"/>
    <w:rsid w:val="00E617FA"/>
    <w:rsid w:val="00E619ED"/>
    <w:rsid w:val="00E61DE9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5E2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9E"/>
    <w:rsid w:val="00E91C1E"/>
    <w:rsid w:val="00E924BD"/>
    <w:rsid w:val="00E936EC"/>
    <w:rsid w:val="00E938EA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0CE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5AFA"/>
    <w:rsid w:val="00EB60B3"/>
    <w:rsid w:val="00EB64CB"/>
    <w:rsid w:val="00EB683F"/>
    <w:rsid w:val="00EB6881"/>
    <w:rsid w:val="00EB6F68"/>
    <w:rsid w:val="00EB71BF"/>
    <w:rsid w:val="00EB74CC"/>
    <w:rsid w:val="00EB7816"/>
    <w:rsid w:val="00EC03B7"/>
    <w:rsid w:val="00EC09B5"/>
    <w:rsid w:val="00EC1694"/>
    <w:rsid w:val="00EC1DB8"/>
    <w:rsid w:val="00EC1FF1"/>
    <w:rsid w:val="00EC2977"/>
    <w:rsid w:val="00EC2E8F"/>
    <w:rsid w:val="00EC2FE2"/>
    <w:rsid w:val="00EC3103"/>
    <w:rsid w:val="00EC3235"/>
    <w:rsid w:val="00EC3521"/>
    <w:rsid w:val="00EC376F"/>
    <w:rsid w:val="00EC3D9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63F6"/>
    <w:rsid w:val="00ED684F"/>
    <w:rsid w:val="00ED6991"/>
    <w:rsid w:val="00ED734B"/>
    <w:rsid w:val="00ED734D"/>
    <w:rsid w:val="00ED743B"/>
    <w:rsid w:val="00ED7612"/>
    <w:rsid w:val="00ED7A78"/>
    <w:rsid w:val="00ED7C86"/>
    <w:rsid w:val="00ED7DA3"/>
    <w:rsid w:val="00ED7DD4"/>
    <w:rsid w:val="00ED7DEE"/>
    <w:rsid w:val="00ED7F3A"/>
    <w:rsid w:val="00EE084E"/>
    <w:rsid w:val="00EE0BE4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A4F"/>
    <w:rsid w:val="00EE7DF4"/>
    <w:rsid w:val="00EE7EAD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A01"/>
    <w:rsid w:val="00EF2C13"/>
    <w:rsid w:val="00EF2F93"/>
    <w:rsid w:val="00EF3109"/>
    <w:rsid w:val="00EF35A0"/>
    <w:rsid w:val="00EF36B2"/>
    <w:rsid w:val="00EF3813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38F"/>
    <w:rsid w:val="00F114AA"/>
    <w:rsid w:val="00F116DB"/>
    <w:rsid w:val="00F11C83"/>
    <w:rsid w:val="00F1201E"/>
    <w:rsid w:val="00F123C4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1B6"/>
    <w:rsid w:val="00F27915"/>
    <w:rsid w:val="00F27DE6"/>
    <w:rsid w:val="00F27E79"/>
    <w:rsid w:val="00F301F2"/>
    <w:rsid w:val="00F3042F"/>
    <w:rsid w:val="00F30498"/>
    <w:rsid w:val="00F30EB7"/>
    <w:rsid w:val="00F30FB1"/>
    <w:rsid w:val="00F310A0"/>
    <w:rsid w:val="00F310BF"/>
    <w:rsid w:val="00F3163F"/>
    <w:rsid w:val="00F31F56"/>
    <w:rsid w:val="00F32038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378"/>
    <w:rsid w:val="00F40478"/>
    <w:rsid w:val="00F40801"/>
    <w:rsid w:val="00F40D46"/>
    <w:rsid w:val="00F40F24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BEC"/>
    <w:rsid w:val="00F43BF4"/>
    <w:rsid w:val="00F43F72"/>
    <w:rsid w:val="00F441BA"/>
    <w:rsid w:val="00F44C35"/>
    <w:rsid w:val="00F46271"/>
    <w:rsid w:val="00F4664B"/>
    <w:rsid w:val="00F47349"/>
    <w:rsid w:val="00F47592"/>
    <w:rsid w:val="00F476D6"/>
    <w:rsid w:val="00F47DF8"/>
    <w:rsid w:val="00F47E42"/>
    <w:rsid w:val="00F47F0F"/>
    <w:rsid w:val="00F512FD"/>
    <w:rsid w:val="00F5148A"/>
    <w:rsid w:val="00F51585"/>
    <w:rsid w:val="00F517AA"/>
    <w:rsid w:val="00F51B26"/>
    <w:rsid w:val="00F51DA5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7248"/>
    <w:rsid w:val="00F604FA"/>
    <w:rsid w:val="00F605AC"/>
    <w:rsid w:val="00F60D9E"/>
    <w:rsid w:val="00F6100B"/>
    <w:rsid w:val="00F61217"/>
    <w:rsid w:val="00F61551"/>
    <w:rsid w:val="00F6168A"/>
    <w:rsid w:val="00F61BEF"/>
    <w:rsid w:val="00F6209D"/>
    <w:rsid w:val="00F621CA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379A"/>
    <w:rsid w:val="00F74A33"/>
    <w:rsid w:val="00F75075"/>
    <w:rsid w:val="00F753E8"/>
    <w:rsid w:val="00F7560A"/>
    <w:rsid w:val="00F75971"/>
    <w:rsid w:val="00F7602F"/>
    <w:rsid w:val="00F764CF"/>
    <w:rsid w:val="00F770F1"/>
    <w:rsid w:val="00F7724A"/>
    <w:rsid w:val="00F77608"/>
    <w:rsid w:val="00F77855"/>
    <w:rsid w:val="00F80096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87D"/>
    <w:rsid w:val="00F91BB2"/>
    <w:rsid w:val="00F91BCF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58C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5B0"/>
    <w:rsid w:val="00FA59BC"/>
    <w:rsid w:val="00FA5AC2"/>
    <w:rsid w:val="00FA5D75"/>
    <w:rsid w:val="00FA622E"/>
    <w:rsid w:val="00FA6884"/>
    <w:rsid w:val="00FA6983"/>
    <w:rsid w:val="00FA744A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53C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B97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241"/>
    <w:rsid w:val="00FC4792"/>
    <w:rsid w:val="00FC4A4E"/>
    <w:rsid w:val="00FC5022"/>
    <w:rsid w:val="00FC598E"/>
    <w:rsid w:val="00FC599D"/>
    <w:rsid w:val="00FC5C46"/>
    <w:rsid w:val="00FC61C8"/>
    <w:rsid w:val="00FC626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1260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7248"/>
    <w:rsid w:val="00FD75FA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FF8"/>
    <w:rsid w:val="00FE5858"/>
    <w:rsid w:val="00FE71B2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F1"/>
    <w:rsid w:val="00FF27A5"/>
    <w:rsid w:val="00FF33F9"/>
    <w:rsid w:val="00FF3497"/>
    <w:rsid w:val="00FF3526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186"/>
    <w:rsid w:val="00FF76C9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3F5C15-C4A4-458B-9C2A-0DD85461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5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sharepoint/v3"/>
    <ds:schemaRef ds:uri="f6ba49b0-bcda-4796-8236-5b5cc1493ace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4243d5be-521d-4052-81ca-f0f31ea6f2da"/>
    <ds:schemaRef ds:uri="05716746-add9-412a-97a9-1b5167d151a3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146</TotalTime>
  <Pages>14</Pages>
  <Words>1820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21</cp:revision>
  <cp:lastPrinted>2025-08-04T19:17:00Z</cp:lastPrinted>
  <dcterms:created xsi:type="dcterms:W3CDTF">2025-08-04T18:09:00Z</dcterms:created>
  <dcterms:modified xsi:type="dcterms:W3CDTF">2025-08-07T02:08:00Z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